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FD9181" w14:textId="15F9ED4F" w:rsidR="00E2228B" w:rsidRPr="00E105BE" w:rsidRDefault="006B3E38" w:rsidP="00E2228B">
      <w:pPr>
        <w:tabs>
          <w:tab w:val="right" w:pos="9000"/>
        </w:tabs>
        <w:rPr>
          <w:b/>
          <w:szCs w:val="20"/>
        </w:rPr>
      </w:pPr>
      <w:r>
        <w:rPr>
          <w:sz w:val="48"/>
        </w:rPr>
        <w:t xml:space="preserve">LASAAC </w:t>
      </w:r>
      <w:r w:rsidR="007C3E42">
        <w:rPr>
          <w:sz w:val="48"/>
        </w:rPr>
        <w:t>A</w:t>
      </w:r>
      <w:r w:rsidR="00E2228B">
        <w:rPr>
          <w:sz w:val="48"/>
        </w:rPr>
        <w:t>genda</w:t>
      </w:r>
    </w:p>
    <w:p w14:paraId="735D5F3C" w14:textId="77777777" w:rsidR="009D2CDF" w:rsidRDefault="009D2CDF" w:rsidP="00E2228B">
      <w:pPr>
        <w:tabs>
          <w:tab w:val="left" w:pos="2268"/>
          <w:tab w:val="left" w:pos="5103"/>
        </w:tabs>
        <w:rPr>
          <w:szCs w:val="20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2216"/>
        <w:gridCol w:w="6998"/>
      </w:tblGrid>
      <w:tr w:rsidR="001431DA" w14:paraId="636E0857" w14:textId="77777777" w:rsidTr="00AC0972">
        <w:tc>
          <w:tcPr>
            <w:tcW w:w="2216" w:type="dxa"/>
            <w:shd w:val="clear" w:color="auto" w:fill="auto"/>
          </w:tcPr>
          <w:p w14:paraId="3D0E2B9F" w14:textId="77777777" w:rsidR="001431DA" w:rsidRDefault="001431DA">
            <w:r>
              <w:t>Date</w:t>
            </w:r>
          </w:p>
        </w:tc>
        <w:tc>
          <w:tcPr>
            <w:tcW w:w="6998" w:type="dxa"/>
            <w:shd w:val="clear" w:color="auto" w:fill="auto"/>
          </w:tcPr>
          <w:p w14:paraId="63AC48B4" w14:textId="7D85227E" w:rsidR="001431DA" w:rsidRDefault="00A401BE" w:rsidP="006E2F09">
            <w:r>
              <w:t xml:space="preserve">23 </w:t>
            </w:r>
            <w:r w:rsidR="006B3E38">
              <w:t>August 2018</w:t>
            </w:r>
          </w:p>
        </w:tc>
      </w:tr>
      <w:tr w:rsidR="001431DA" w14:paraId="6A86DC09" w14:textId="77777777" w:rsidTr="00AC0972">
        <w:tc>
          <w:tcPr>
            <w:tcW w:w="2216" w:type="dxa"/>
            <w:shd w:val="clear" w:color="auto" w:fill="auto"/>
          </w:tcPr>
          <w:p w14:paraId="22066071" w14:textId="77777777" w:rsidR="001431DA" w:rsidRDefault="001431DA">
            <w:r>
              <w:t>Time</w:t>
            </w:r>
          </w:p>
        </w:tc>
        <w:tc>
          <w:tcPr>
            <w:tcW w:w="6998" w:type="dxa"/>
            <w:shd w:val="clear" w:color="auto" w:fill="auto"/>
          </w:tcPr>
          <w:p w14:paraId="69AE9B40" w14:textId="75AB5ACF" w:rsidR="001431DA" w:rsidRDefault="006B3E38" w:rsidP="007E3CD0">
            <w:r>
              <w:t>14:00 p</w:t>
            </w:r>
            <w:r w:rsidR="00D05015">
              <w:t>m</w:t>
            </w:r>
          </w:p>
        </w:tc>
      </w:tr>
      <w:tr w:rsidR="001431DA" w14:paraId="043D741C" w14:textId="77777777" w:rsidTr="00AC0972">
        <w:tc>
          <w:tcPr>
            <w:tcW w:w="2216" w:type="dxa"/>
            <w:shd w:val="clear" w:color="auto" w:fill="auto"/>
          </w:tcPr>
          <w:p w14:paraId="2E5A2F1D" w14:textId="77777777" w:rsidR="001431DA" w:rsidRDefault="001431DA">
            <w:r>
              <w:t>Venue</w:t>
            </w:r>
          </w:p>
        </w:tc>
        <w:tc>
          <w:tcPr>
            <w:tcW w:w="6998" w:type="dxa"/>
            <w:shd w:val="clear" w:color="auto" w:fill="auto"/>
          </w:tcPr>
          <w:p w14:paraId="54CE2A66" w14:textId="5CFECDBF" w:rsidR="003314FF" w:rsidRDefault="006B3E38" w:rsidP="006B3E38">
            <w:r>
              <w:t>CIPFA, 160 Dundee Street, Edinburgh EH11 1DQ</w:t>
            </w:r>
          </w:p>
        </w:tc>
      </w:tr>
    </w:tbl>
    <w:p w14:paraId="449BFC9C" w14:textId="77777777" w:rsidR="001431DA" w:rsidRDefault="001431DA"/>
    <w:tbl>
      <w:tblPr>
        <w:tblW w:w="9214" w:type="dxa"/>
        <w:tblLook w:val="04A0" w:firstRow="1" w:lastRow="0" w:firstColumn="1" w:lastColumn="0" w:noHBand="0" w:noVBand="1"/>
      </w:tblPr>
      <w:tblGrid>
        <w:gridCol w:w="2977"/>
        <w:gridCol w:w="3544"/>
        <w:gridCol w:w="2693"/>
      </w:tblGrid>
      <w:tr w:rsidR="00704069" w:rsidRPr="00704069" w14:paraId="2EA5854D" w14:textId="77777777" w:rsidTr="00704069">
        <w:tc>
          <w:tcPr>
            <w:tcW w:w="2977" w:type="dxa"/>
            <w:shd w:val="clear" w:color="auto" w:fill="auto"/>
          </w:tcPr>
          <w:p w14:paraId="3A60F96B" w14:textId="0EAF361C" w:rsidR="00704069" w:rsidRPr="00704069" w:rsidRDefault="00704069" w:rsidP="003941CA">
            <w:pPr>
              <w:rPr>
                <w:b/>
              </w:rPr>
            </w:pPr>
            <w:r w:rsidRPr="00704069">
              <w:rPr>
                <w:b/>
              </w:rPr>
              <w:t>M</w:t>
            </w:r>
            <w:r>
              <w:rPr>
                <w:b/>
              </w:rPr>
              <w:t>ember</w:t>
            </w:r>
          </w:p>
        </w:tc>
        <w:tc>
          <w:tcPr>
            <w:tcW w:w="3544" w:type="dxa"/>
            <w:shd w:val="clear" w:color="auto" w:fill="auto"/>
          </w:tcPr>
          <w:p w14:paraId="354D51DE" w14:textId="542C3D2C" w:rsidR="00704069" w:rsidRPr="00704069" w:rsidRDefault="00704069" w:rsidP="00EA4C11">
            <w:pPr>
              <w:tabs>
                <w:tab w:val="left" w:pos="1950"/>
              </w:tabs>
              <w:rPr>
                <w:b/>
              </w:rPr>
            </w:pPr>
            <w:r w:rsidRPr="00704069">
              <w:rPr>
                <w:b/>
              </w:rPr>
              <w:t>Employing Organisation</w:t>
            </w:r>
          </w:p>
        </w:tc>
        <w:tc>
          <w:tcPr>
            <w:tcW w:w="2693" w:type="dxa"/>
            <w:shd w:val="clear" w:color="auto" w:fill="auto"/>
          </w:tcPr>
          <w:p w14:paraId="724A7CE0" w14:textId="691641B4" w:rsidR="00704069" w:rsidRPr="00704069" w:rsidRDefault="00704069" w:rsidP="00EA4C11">
            <w:pPr>
              <w:rPr>
                <w:b/>
              </w:rPr>
            </w:pPr>
            <w:r w:rsidRPr="00704069">
              <w:rPr>
                <w:b/>
              </w:rPr>
              <w:t>Appointment</w:t>
            </w:r>
          </w:p>
        </w:tc>
      </w:tr>
      <w:tr w:rsidR="00EA4C11" w14:paraId="02079705" w14:textId="4DACE660" w:rsidTr="00704069">
        <w:tc>
          <w:tcPr>
            <w:tcW w:w="2977" w:type="dxa"/>
            <w:shd w:val="clear" w:color="auto" w:fill="auto"/>
          </w:tcPr>
          <w:p w14:paraId="2F36CD7B" w14:textId="5920F599" w:rsidR="00EA4C11" w:rsidRDefault="00EA4C11" w:rsidP="003941CA">
            <w:r>
              <w:t>Gillian Woolman (Chair)</w:t>
            </w:r>
          </w:p>
        </w:tc>
        <w:tc>
          <w:tcPr>
            <w:tcW w:w="3544" w:type="dxa"/>
            <w:shd w:val="clear" w:color="auto" w:fill="auto"/>
          </w:tcPr>
          <w:p w14:paraId="6475B53C" w14:textId="6422B507" w:rsidR="00EA4C11" w:rsidRDefault="00EA4C11" w:rsidP="00EA4C11">
            <w:pPr>
              <w:tabs>
                <w:tab w:val="left" w:pos="1950"/>
              </w:tabs>
            </w:pPr>
            <w:r>
              <w:t>Audit Scotland</w:t>
            </w:r>
          </w:p>
        </w:tc>
        <w:tc>
          <w:tcPr>
            <w:tcW w:w="2693" w:type="dxa"/>
            <w:shd w:val="clear" w:color="auto" w:fill="auto"/>
          </w:tcPr>
          <w:p w14:paraId="12B69890" w14:textId="26706713" w:rsidR="00EA4C11" w:rsidRPr="00E76A03" w:rsidRDefault="00704069" w:rsidP="00EA4C11">
            <w:r>
              <w:t>Audit Scotland</w:t>
            </w:r>
            <w:r w:rsidR="00DB79F6">
              <w:t>*</w:t>
            </w:r>
          </w:p>
        </w:tc>
      </w:tr>
      <w:tr w:rsidR="00EA4C11" w14:paraId="25552D4D" w14:textId="3DDC6520" w:rsidTr="00704069">
        <w:tc>
          <w:tcPr>
            <w:tcW w:w="2977" w:type="dxa"/>
            <w:shd w:val="clear" w:color="auto" w:fill="auto"/>
          </w:tcPr>
          <w:p w14:paraId="783951F6" w14:textId="607AE378" w:rsidR="00EA4C11" w:rsidRDefault="00EA4C11" w:rsidP="003941CA">
            <w:r>
              <w:t>Hugh Dunn (Vice Chair)</w:t>
            </w:r>
          </w:p>
        </w:tc>
        <w:tc>
          <w:tcPr>
            <w:tcW w:w="3544" w:type="dxa"/>
            <w:shd w:val="clear" w:color="auto" w:fill="auto"/>
          </w:tcPr>
          <w:p w14:paraId="4A0A3E95" w14:textId="1556B867" w:rsidR="00EA4C11" w:rsidRDefault="00EA4C11" w:rsidP="003941CA">
            <w:pPr>
              <w:tabs>
                <w:tab w:val="left" w:pos="2443"/>
              </w:tabs>
            </w:pPr>
            <w:r>
              <w:t>City of Edinburgh Council</w:t>
            </w:r>
          </w:p>
        </w:tc>
        <w:tc>
          <w:tcPr>
            <w:tcW w:w="2693" w:type="dxa"/>
            <w:shd w:val="clear" w:color="auto" w:fill="auto"/>
          </w:tcPr>
          <w:p w14:paraId="060FC069" w14:textId="4235CCC2" w:rsidR="00EA4C11" w:rsidRPr="00E76A03" w:rsidRDefault="00EA4C11" w:rsidP="00704069">
            <w:r>
              <w:t>CIPFA</w:t>
            </w:r>
            <w:r w:rsidR="00DB79F6">
              <w:t>*</w:t>
            </w:r>
          </w:p>
        </w:tc>
      </w:tr>
      <w:tr w:rsidR="0049219F" w14:paraId="339380EB" w14:textId="77777777" w:rsidTr="00ED4EF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D267F" w14:textId="77777777" w:rsidR="0049219F" w:rsidRDefault="0049219F" w:rsidP="00ED4EF8">
            <w:pPr>
              <w:rPr>
                <w:szCs w:val="20"/>
              </w:rPr>
            </w:pPr>
            <w:r>
              <w:rPr>
                <w:szCs w:val="20"/>
              </w:rPr>
              <w:t>Lesley Bairden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A9C45" w14:textId="77777777" w:rsidR="0049219F" w:rsidRDefault="0049219F" w:rsidP="00ED4EF8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East Renfrewshire IJB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9DD82" w14:textId="77777777" w:rsidR="0049219F" w:rsidRDefault="0049219F" w:rsidP="00ED4EF8">
            <w:r>
              <w:t>Local Government (IJB)</w:t>
            </w:r>
          </w:p>
        </w:tc>
      </w:tr>
      <w:tr w:rsidR="0049219F" w14:paraId="4B043113" w14:textId="77777777" w:rsidTr="00ED4EF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DB888" w14:textId="77777777" w:rsidR="0049219F" w:rsidRDefault="0049219F" w:rsidP="00ED4EF8">
            <w:pPr>
              <w:rPr>
                <w:szCs w:val="20"/>
              </w:rPr>
            </w:pPr>
            <w:r>
              <w:rPr>
                <w:szCs w:val="20"/>
              </w:rPr>
              <w:t>Nick Bennett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CFA12" w14:textId="77777777" w:rsidR="0049219F" w:rsidRDefault="0049219F" w:rsidP="00ED4EF8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Scott Moncrieff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25503" w14:textId="77777777" w:rsidR="0049219F" w:rsidRDefault="0049219F" w:rsidP="00ED4EF8">
            <w:r>
              <w:t xml:space="preserve">Audit </w:t>
            </w:r>
          </w:p>
        </w:tc>
      </w:tr>
      <w:tr w:rsidR="00EA4C11" w14:paraId="5B838735" w14:textId="2FFB836D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3445E" w14:textId="3EB2429D" w:rsidR="00EA4C11" w:rsidRDefault="00EA4C11" w:rsidP="003941CA">
            <w:r>
              <w:rPr>
                <w:szCs w:val="20"/>
              </w:rPr>
              <w:t xml:space="preserve">Elise Black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2A9AF" w14:textId="0EC17D3E" w:rsidR="00EA4C11" w:rsidRPr="00D05015" w:rsidRDefault="00EA4C11" w:rsidP="003941CA">
            <w:pPr>
              <w:rPr>
                <w:szCs w:val="20"/>
              </w:rPr>
            </w:pPr>
            <w:r>
              <w:rPr>
                <w:color w:val="000000"/>
                <w:szCs w:val="20"/>
              </w:rPr>
              <w:t>Scottish Government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468C0" w14:textId="412EFE46" w:rsidR="00EA4C11" w:rsidRPr="00D05015" w:rsidRDefault="00704069" w:rsidP="003941CA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Scottish Government</w:t>
            </w:r>
            <w:r w:rsidR="00DB79F6">
              <w:rPr>
                <w:color w:val="000000"/>
                <w:szCs w:val="20"/>
              </w:rPr>
              <w:t>*</w:t>
            </w:r>
          </w:p>
        </w:tc>
      </w:tr>
      <w:tr w:rsidR="00EA4C11" w14:paraId="08CCA7B2" w14:textId="5F16F412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6E6F3" w14:textId="57B26836" w:rsidR="00EA4C11" w:rsidRDefault="00EA4C11" w:rsidP="003941CA">
            <w:r>
              <w:rPr>
                <w:szCs w:val="20"/>
              </w:rPr>
              <w:t>Hazel Black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6EB4B" w14:textId="2FEE6281" w:rsidR="00EA4C11" w:rsidRPr="00D05015" w:rsidRDefault="00EA4C11" w:rsidP="003941CA">
            <w:pPr>
              <w:rPr>
                <w:szCs w:val="20"/>
              </w:rPr>
            </w:pPr>
            <w:r>
              <w:rPr>
                <w:color w:val="000000"/>
                <w:szCs w:val="20"/>
              </w:rPr>
              <w:t>Scottish Government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D6F1E" w14:textId="42DD8A03" w:rsidR="00704069" w:rsidRPr="00D05015" w:rsidRDefault="00704069" w:rsidP="0070406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Scottish Government</w:t>
            </w:r>
            <w:r w:rsidR="00DB79F6">
              <w:rPr>
                <w:color w:val="000000"/>
                <w:szCs w:val="20"/>
              </w:rPr>
              <w:t>*</w:t>
            </w:r>
          </w:p>
        </w:tc>
      </w:tr>
      <w:tr w:rsidR="0049219F" w14:paraId="33CE6D85" w14:textId="77777777" w:rsidTr="00ED4EF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6A64D" w14:textId="77777777" w:rsidR="0049219F" w:rsidRDefault="0049219F" w:rsidP="00ED4EF8">
            <w:pPr>
              <w:rPr>
                <w:szCs w:val="20"/>
              </w:rPr>
            </w:pPr>
            <w:r>
              <w:rPr>
                <w:szCs w:val="20"/>
              </w:rPr>
              <w:t>Gary Devlin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6BB2E" w14:textId="77777777" w:rsidR="0049219F" w:rsidRDefault="0049219F" w:rsidP="00ED4EF8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Scott Moncrieff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79A12" w14:textId="77777777" w:rsidR="0049219F" w:rsidRDefault="0049219F" w:rsidP="00ED4EF8">
            <w:r>
              <w:t xml:space="preserve">Audit </w:t>
            </w:r>
          </w:p>
        </w:tc>
      </w:tr>
      <w:tr w:rsidR="0049219F" w14:paraId="77A4FEC4" w14:textId="77777777" w:rsidTr="00ED4EF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3545B" w14:textId="77777777" w:rsidR="0049219F" w:rsidRDefault="0049219F" w:rsidP="00ED4EF8">
            <w:pPr>
              <w:rPr>
                <w:szCs w:val="20"/>
              </w:rPr>
            </w:pPr>
            <w:r>
              <w:rPr>
                <w:szCs w:val="20"/>
              </w:rPr>
              <w:t>Tina Duncan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82BAE" w14:textId="77777777" w:rsidR="0049219F" w:rsidRDefault="0049219F" w:rsidP="00ED4EF8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Glasgow City Council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09F88" w14:textId="77777777" w:rsidR="0049219F" w:rsidRDefault="0049219F" w:rsidP="00ED4EF8">
            <w:r>
              <w:t>Local Government</w:t>
            </w:r>
          </w:p>
        </w:tc>
      </w:tr>
      <w:tr w:rsidR="00EA4C11" w14:paraId="50B82112" w14:textId="6767B740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A0A51" w14:textId="4DF67552" w:rsidR="00EA4C11" w:rsidRDefault="00EA4C11" w:rsidP="003941CA">
            <w:r>
              <w:rPr>
                <w:szCs w:val="20"/>
              </w:rPr>
              <w:t>Kirsty Flanagan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A972C" w14:textId="000E3F3A" w:rsidR="00EA4C11" w:rsidRPr="00D05015" w:rsidRDefault="00EA4C11" w:rsidP="003941CA">
            <w:pPr>
              <w:rPr>
                <w:szCs w:val="20"/>
              </w:rPr>
            </w:pPr>
            <w:r>
              <w:rPr>
                <w:color w:val="000000"/>
                <w:szCs w:val="20"/>
              </w:rPr>
              <w:t>Argyll &amp; Bute Council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65358" w14:textId="6DBBAB26" w:rsidR="00EA4C11" w:rsidRPr="00D05015" w:rsidRDefault="00EA4C11" w:rsidP="0070406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CIPFA</w:t>
            </w:r>
            <w:r w:rsidR="00DB79F6">
              <w:rPr>
                <w:color w:val="000000"/>
                <w:szCs w:val="20"/>
              </w:rPr>
              <w:t>*</w:t>
            </w:r>
          </w:p>
        </w:tc>
      </w:tr>
      <w:tr w:rsidR="0049219F" w14:paraId="5D838402" w14:textId="77777777" w:rsidTr="00ED4EF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43324" w14:textId="77777777" w:rsidR="0049219F" w:rsidRDefault="0049219F" w:rsidP="00ED4EF8">
            <w:pPr>
              <w:rPr>
                <w:szCs w:val="20"/>
              </w:rPr>
            </w:pPr>
            <w:r>
              <w:rPr>
                <w:szCs w:val="20"/>
              </w:rPr>
              <w:t>Fiona Kordiak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AC41E" w14:textId="77777777" w:rsidR="0049219F" w:rsidRDefault="0049219F" w:rsidP="00ED4EF8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Audit Scotland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29D26" w14:textId="5289F654" w:rsidR="0049219F" w:rsidRDefault="0049219F" w:rsidP="00ED4EF8">
            <w:pPr>
              <w:rPr>
                <w:color w:val="000000"/>
                <w:szCs w:val="20"/>
              </w:rPr>
            </w:pPr>
            <w:r w:rsidRPr="00704069">
              <w:t>Audit Scotland</w:t>
            </w:r>
            <w:r w:rsidR="00DB79F6">
              <w:t>*</w:t>
            </w:r>
          </w:p>
        </w:tc>
      </w:tr>
      <w:tr w:rsidR="00EA4C11" w14:paraId="7B8775BA" w14:textId="77777777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F71FF" w14:textId="4AAE3CCB" w:rsidR="00EA4C11" w:rsidRDefault="00EA4C11" w:rsidP="003941CA">
            <w:pPr>
              <w:rPr>
                <w:szCs w:val="20"/>
              </w:rPr>
            </w:pPr>
            <w:r>
              <w:rPr>
                <w:szCs w:val="20"/>
              </w:rPr>
              <w:t>Ian Lorimer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52B2F" w14:textId="195F1E40" w:rsidR="00EA4C11" w:rsidRDefault="00EA4C11" w:rsidP="003941CA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Angus Council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6AB54" w14:textId="7D304145" w:rsidR="00EA4C11" w:rsidRDefault="00EA4C11" w:rsidP="00704069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CIPFA</w:t>
            </w:r>
            <w:r w:rsidR="00DB79F6">
              <w:rPr>
                <w:color w:val="000000"/>
                <w:szCs w:val="20"/>
              </w:rPr>
              <w:t>*</w:t>
            </w:r>
          </w:p>
        </w:tc>
      </w:tr>
      <w:tr w:rsidR="0049219F" w14:paraId="157B7CD8" w14:textId="77777777" w:rsidTr="00ED4EF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AD440" w14:textId="77777777" w:rsidR="0049219F" w:rsidRDefault="0049219F" w:rsidP="00ED4EF8">
            <w:pPr>
              <w:rPr>
                <w:szCs w:val="20"/>
              </w:rPr>
            </w:pPr>
            <w:r>
              <w:rPr>
                <w:szCs w:val="20"/>
              </w:rPr>
              <w:t>Joseph McLachlan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D59BE" w14:textId="77777777" w:rsidR="0049219F" w:rsidRDefault="0049219F" w:rsidP="00ED4EF8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East Ayrshire Council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8943B" w14:textId="77777777" w:rsidR="0049219F" w:rsidRDefault="0049219F" w:rsidP="00ED4EF8">
            <w:r>
              <w:t>Local Government</w:t>
            </w:r>
          </w:p>
        </w:tc>
      </w:tr>
      <w:tr w:rsidR="0049219F" w14:paraId="0935BF53" w14:textId="77777777" w:rsidTr="00ED4EF8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36301" w14:textId="77777777" w:rsidR="0049219F" w:rsidRDefault="0049219F" w:rsidP="00ED4EF8">
            <w:pPr>
              <w:rPr>
                <w:szCs w:val="20"/>
              </w:rPr>
            </w:pPr>
            <w:r>
              <w:rPr>
                <w:szCs w:val="20"/>
              </w:rPr>
              <w:t>George Murphy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A0CB5" w14:textId="77777777" w:rsidR="0049219F" w:rsidRDefault="0049219F" w:rsidP="00ED4EF8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Stirling Council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65271" w14:textId="77777777" w:rsidR="0049219F" w:rsidRDefault="0049219F" w:rsidP="00ED4EF8">
            <w:r>
              <w:t>Local Government</w:t>
            </w:r>
          </w:p>
        </w:tc>
      </w:tr>
      <w:tr w:rsidR="00EA4C11" w14:paraId="6F04F487" w14:textId="77777777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773A9" w14:textId="7CA355B0" w:rsidR="00EA4C11" w:rsidRDefault="00EA4C11" w:rsidP="003941CA">
            <w:pPr>
              <w:rPr>
                <w:szCs w:val="20"/>
              </w:rPr>
            </w:pPr>
            <w:r>
              <w:rPr>
                <w:szCs w:val="20"/>
              </w:rPr>
              <w:t>Paul O’Brien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CD2F7" w14:textId="211B4D95" w:rsidR="00EA4C11" w:rsidRDefault="00EA4C11" w:rsidP="003941CA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Audit Scotland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62CE3" w14:textId="3F44EECD" w:rsidR="00EA4C11" w:rsidRDefault="00704069" w:rsidP="003941CA">
            <w:r w:rsidRPr="00704069">
              <w:t>Audit Scotland</w:t>
            </w:r>
            <w:r w:rsidR="00DB79F6">
              <w:t>*</w:t>
            </w:r>
          </w:p>
        </w:tc>
      </w:tr>
      <w:tr w:rsidR="00EA4C11" w14:paraId="4E5D5028" w14:textId="77777777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C1125" w14:textId="28CE899C" w:rsidR="00EA4C11" w:rsidRDefault="00EA4C11" w:rsidP="003941CA">
            <w:pPr>
              <w:rPr>
                <w:szCs w:val="20"/>
              </w:rPr>
            </w:pPr>
            <w:r>
              <w:rPr>
                <w:szCs w:val="20"/>
              </w:rPr>
              <w:t>Stephen Reid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AC18F" w14:textId="1681F1CD" w:rsidR="00EA4C11" w:rsidRDefault="00EA4C11" w:rsidP="003941CA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Ernst &amp; Young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0745F" w14:textId="2E0055E2" w:rsidR="00EA4C11" w:rsidRDefault="00EA4C11" w:rsidP="00EA4C11">
            <w:r>
              <w:t xml:space="preserve">Audit </w:t>
            </w:r>
          </w:p>
        </w:tc>
      </w:tr>
      <w:tr w:rsidR="00704069" w14:paraId="246B6E09" w14:textId="77777777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F084A" w14:textId="4869213E" w:rsidR="00704069" w:rsidRDefault="00704069" w:rsidP="003941CA">
            <w:pPr>
              <w:rPr>
                <w:szCs w:val="20"/>
              </w:rPr>
            </w:pPr>
            <w:r>
              <w:rPr>
                <w:szCs w:val="20"/>
              </w:rPr>
              <w:t>&lt;Vacancy&gt;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DD979" w14:textId="187024DA" w:rsidR="00704069" w:rsidRDefault="00704069" w:rsidP="003941CA">
            <w:pPr>
              <w:rPr>
                <w:color w:val="00000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CC196" w14:textId="1929BA6B" w:rsidR="00704069" w:rsidRDefault="00704069" w:rsidP="003941CA">
            <w:r>
              <w:t>Scottish Government</w:t>
            </w:r>
            <w:r w:rsidR="00BF6B6A">
              <w:t>*</w:t>
            </w:r>
          </w:p>
        </w:tc>
      </w:tr>
      <w:tr w:rsidR="00704069" w14:paraId="3A8D5F4B" w14:textId="77777777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ADE7A" w14:textId="26F3DA13" w:rsidR="00704069" w:rsidRDefault="00566524" w:rsidP="003941CA">
            <w:pPr>
              <w:rPr>
                <w:szCs w:val="20"/>
              </w:rPr>
            </w:pPr>
            <w:r>
              <w:rPr>
                <w:szCs w:val="20"/>
              </w:rPr>
              <w:t>&lt;Vacancies</w:t>
            </w:r>
            <w:r w:rsidR="00704069">
              <w:rPr>
                <w:szCs w:val="20"/>
              </w:rPr>
              <w:t xml:space="preserve"> (3)&gt;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5E168" w14:textId="77777777" w:rsidR="00704069" w:rsidRDefault="00704069" w:rsidP="003941CA">
            <w:pPr>
              <w:rPr>
                <w:color w:val="00000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552FB" w14:textId="405A0449" w:rsidR="00704069" w:rsidRDefault="00704069" w:rsidP="003941CA">
            <w:r>
              <w:t>Co-option</w:t>
            </w:r>
          </w:p>
        </w:tc>
      </w:tr>
      <w:tr w:rsidR="00DB79F6" w14:paraId="51216E6C" w14:textId="77777777" w:rsidTr="0070406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35F75" w14:textId="77777777" w:rsidR="00DB79F6" w:rsidRDefault="00DB79F6" w:rsidP="003941CA">
            <w:pPr>
              <w:rPr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1AD86" w14:textId="77777777" w:rsidR="00DB79F6" w:rsidRDefault="00DB79F6" w:rsidP="003941CA">
            <w:pPr>
              <w:rPr>
                <w:color w:val="00000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AB2FE" w14:textId="12DD66B5" w:rsidR="00DB79F6" w:rsidRDefault="00DB79F6" w:rsidP="00DB79F6">
            <w:r>
              <w:t>*</w:t>
            </w:r>
            <w:r w:rsidRPr="00DB79F6">
              <w:rPr>
                <w:i/>
              </w:rPr>
              <w:t>Funding body nominee</w:t>
            </w:r>
          </w:p>
        </w:tc>
      </w:tr>
    </w:tbl>
    <w:p w14:paraId="3267D7F1" w14:textId="77777777" w:rsidR="006B3E38" w:rsidRDefault="006B3E38"/>
    <w:tbl>
      <w:tblPr>
        <w:tblW w:w="9180" w:type="dxa"/>
        <w:tblLook w:val="04A0" w:firstRow="1" w:lastRow="0" w:firstColumn="1" w:lastColumn="0" w:noHBand="0" w:noVBand="1"/>
      </w:tblPr>
      <w:tblGrid>
        <w:gridCol w:w="2977"/>
        <w:gridCol w:w="3544"/>
        <w:gridCol w:w="2659"/>
      </w:tblGrid>
      <w:tr w:rsidR="00D05015" w14:paraId="04A295A9" w14:textId="77777777" w:rsidTr="00936613">
        <w:tc>
          <w:tcPr>
            <w:tcW w:w="2977" w:type="dxa"/>
            <w:shd w:val="clear" w:color="auto" w:fill="auto"/>
          </w:tcPr>
          <w:p w14:paraId="56956533" w14:textId="0AA2647F" w:rsidR="00D05015" w:rsidRPr="00A401BE" w:rsidRDefault="00D05015" w:rsidP="003A154B">
            <w:pPr>
              <w:rPr>
                <w:b/>
              </w:rPr>
            </w:pPr>
            <w:r w:rsidRPr="00A401BE">
              <w:rPr>
                <w:b/>
              </w:rPr>
              <w:t>Secretar</w:t>
            </w:r>
            <w:r w:rsidR="00936613">
              <w:rPr>
                <w:b/>
              </w:rPr>
              <w:t>iat</w:t>
            </w:r>
          </w:p>
        </w:tc>
        <w:tc>
          <w:tcPr>
            <w:tcW w:w="3544" w:type="dxa"/>
            <w:shd w:val="clear" w:color="auto" w:fill="auto"/>
          </w:tcPr>
          <w:p w14:paraId="3C584133" w14:textId="67542E47" w:rsidR="00D05015" w:rsidRDefault="00936613" w:rsidP="003A154B">
            <w:pPr>
              <w:tabs>
                <w:tab w:val="left" w:pos="2443"/>
              </w:tabs>
            </w:pPr>
            <w:r>
              <w:t>CIPFA</w:t>
            </w:r>
          </w:p>
        </w:tc>
        <w:tc>
          <w:tcPr>
            <w:tcW w:w="2659" w:type="dxa"/>
            <w:shd w:val="clear" w:color="auto" w:fill="auto"/>
          </w:tcPr>
          <w:p w14:paraId="20CA1C0B" w14:textId="5E2F949F" w:rsidR="00D05015" w:rsidRPr="00E76A03" w:rsidRDefault="00936613" w:rsidP="003A154B">
            <w:r>
              <w:t xml:space="preserve">Gareth Davies </w:t>
            </w:r>
          </w:p>
        </w:tc>
      </w:tr>
    </w:tbl>
    <w:p w14:paraId="2068AE5D" w14:textId="77777777" w:rsidR="00D05015" w:rsidRDefault="00D05015"/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3314FF" w:rsidRPr="003314FF" w14:paraId="0DB66594" w14:textId="77777777" w:rsidTr="00BD7DEC">
        <w:trPr>
          <w:trHeight w:val="1850"/>
        </w:trPr>
        <w:tc>
          <w:tcPr>
            <w:tcW w:w="10348" w:type="dxa"/>
            <w:shd w:val="clear" w:color="auto" w:fill="auto"/>
          </w:tcPr>
          <w:p w14:paraId="6B59CDEC" w14:textId="4B6E3DDC" w:rsidR="00704069" w:rsidRDefault="00704069" w:rsidP="00704069">
            <w:pPr>
              <w:jc w:val="both"/>
              <w:rPr>
                <w:b/>
                <w:szCs w:val="20"/>
              </w:rPr>
            </w:pPr>
            <w:r>
              <w:rPr>
                <w:szCs w:val="20"/>
              </w:rPr>
              <w:t xml:space="preserve">LASAAC outcome goal is </w:t>
            </w:r>
            <w:r w:rsidRPr="00FF1CDE">
              <w:rPr>
                <w:b/>
                <w:szCs w:val="20"/>
              </w:rPr>
              <w:t>“The determination and application of proper accounting practices to support appropriate financial reporting by Scottish local government.”</w:t>
            </w:r>
          </w:p>
          <w:p w14:paraId="6F3DB8F6" w14:textId="77777777" w:rsidR="00704069" w:rsidRDefault="00704069" w:rsidP="00704069">
            <w:pPr>
              <w:ind w:left="1440"/>
              <w:jc w:val="both"/>
              <w:rPr>
                <w:b/>
                <w:szCs w:val="20"/>
              </w:rPr>
            </w:pPr>
          </w:p>
          <w:p w14:paraId="2DEDBAAB" w14:textId="77777777" w:rsidR="00704069" w:rsidRDefault="00704069" w:rsidP="00704069">
            <w:pPr>
              <w:jc w:val="both"/>
              <w:rPr>
                <w:b/>
                <w:szCs w:val="20"/>
              </w:rPr>
            </w:pPr>
            <w:r>
              <w:rPr>
                <w:b/>
                <w:szCs w:val="20"/>
              </w:rPr>
              <w:t>LASAAC objectives are:</w:t>
            </w:r>
          </w:p>
          <w:p w14:paraId="0115176B" w14:textId="77777777" w:rsidR="00704069" w:rsidRPr="00FF1CDE" w:rsidRDefault="00704069" w:rsidP="00704069">
            <w:pPr>
              <w:ind w:left="720"/>
              <w:jc w:val="both"/>
              <w:rPr>
                <w:szCs w:val="20"/>
              </w:rPr>
            </w:pPr>
          </w:p>
          <w:p w14:paraId="21300704" w14:textId="77777777" w:rsidR="00704069" w:rsidRPr="00FF1CDE" w:rsidRDefault="00704069" w:rsidP="00704069">
            <w:pPr>
              <w:numPr>
                <w:ilvl w:val="0"/>
                <w:numId w:val="24"/>
              </w:numPr>
              <w:ind w:left="360"/>
              <w:jc w:val="both"/>
              <w:rPr>
                <w:szCs w:val="20"/>
              </w:rPr>
            </w:pPr>
            <w:r w:rsidRPr="00FF1CDE">
              <w:rPr>
                <w:szCs w:val="20"/>
              </w:rPr>
              <w:t xml:space="preserve">To develop and promote proper accounting practice for local government in Scotland in line with the legislative framework for Scottish local government </w:t>
            </w:r>
          </w:p>
          <w:p w14:paraId="4A89DF33" w14:textId="77777777" w:rsidR="00704069" w:rsidRPr="00FF1CDE" w:rsidRDefault="00704069" w:rsidP="00704069">
            <w:pPr>
              <w:ind w:left="360"/>
              <w:jc w:val="both"/>
              <w:rPr>
                <w:szCs w:val="20"/>
              </w:rPr>
            </w:pPr>
          </w:p>
          <w:p w14:paraId="26447617" w14:textId="77777777" w:rsidR="00704069" w:rsidRPr="00FF1CDE" w:rsidRDefault="00704069" w:rsidP="00704069">
            <w:pPr>
              <w:numPr>
                <w:ilvl w:val="0"/>
                <w:numId w:val="24"/>
              </w:numPr>
              <w:ind w:left="360"/>
              <w:jc w:val="both"/>
              <w:rPr>
                <w:szCs w:val="20"/>
              </w:rPr>
            </w:pPr>
            <w:r w:rsidRPr="00FF1CDE">
              <w:rPr>
                <w:szCs w:val="20"/>
              </w:rPr>
              <w:t>To contribute to the development of a United Kingdom IFRS based Code of Practice for Local Authorities (‘the Code’) and other accounting requirements by working with the CIPFA/LASAAC Local Authority Code Board (‘the Board’) and any associated working groups; to contribute to the formal approval process for the Code and other financial reporting requirements</w:t>
            </w:r>
          </w:p>
          <w:p w14:paraId="2B732853" w14:textId="77777777" w:rsidR="00704069" w:rsidRPr="00FF1CDE" w:rsidRDefault="00704069" w:rsidP="00704069">
            <w:pPr>
              <w:ind w:left="360"/>
              <w:jc w:val="both"/>
              <w:rPr>
                <w:szCs w:val="20"/>
              </w:rPr>
            </w:pPr>
          </w:p>
          <w:p w14:paraId="7BDEB511" w14:textId="77777777" w:rsidR="00704069" w:rsidRPr="00FF1CDE" w:rsidRDefault="00704069" w:rsidP="00704069">
            <w:pPr>
              <w:numPr>
                <w:ilvl w:val="0"/>
                <w:numId w:val="24"/>
              </w:numPr>
              <w:ind w:left="360"/>
              <w:jc w:val="both"/>
              <w:rPr>
                <w:szCs w:val="20"/>
              </w:rPr>
            </w:pPr>
            <w:r w:rsidRPr="00FF1CDE">
              <w:rPr>
                <w:szCs w:val="20"/>
              </w:rPr>
              <w:t>To continuously strive for improvement in the quality and relevance of Scottish local government financial reporting</w:t>
            </w:r>
          </w:p>
          <w:p w14:paraId="29D540DE" w14:textId="77777777" w:rsidR="00704069" w:rsidRPr="00704069" w:rsidRDefault="00704069" w:rsidP="00704069">
            <w:pPr>
              <w:ind w:left="360"/>
              <w:jc w:val="both"/>
              <w:rPr>
                <w:szCs w:val="20"/>
              </w:rPr>
            </w:pPr>
          </w:p>
          <w:p w14:paraId="1B9A6A7B" w14:textId="77777777" w:rsidR="00704069" w:rsidRPr="00704069" w:rsidRDefault="00704069" w:rsidP="00704069">
            <w:pPr>
              <w:numPr>
                <w:ilvl w:val="0"/>
                <w:numId w:val="24"/>
              </w:numPr>
              <w:ind w:left="360"/>
              <w:jc w:val="both"/>
              <w:rPr>
                <w:szCs w:val="20"/>
              </w:rPr>
            </w:pPr>
            <w:r w:rsidRPr="00704069">
              <w:rPr>
                <w:szCs w:val="20"/>
              </w:rPr>
              <w:t>To co-ordinate, advise and assist in the quantification of the financial impact on Scottish local government of changes to financial reporting requirements and practices</w:t>
            </w:r>
          </w:p>
          <w:p w14:paraId="58325BF4" w14:textId="77777777" w:rsidR="00704069" w:rsidRPr="00704069" w:rsidRDefault="00704069" w:rsidP="00704069">
            <w:pPr>
              <w:pStyle w:val="ListParagraph"/>
              <w:rPr>
                <w:szCs w:val="20"/>
              </w:rPr>
            </w:pPr>
          </w:p>
          <w:p w14:paraId="4A8E0A83" w14:textId="0C8DB542" w:rsidR="00704069" w:rsidRPr="00704069" w:rsidRDefault="00704069" w:rsidP="007C3956">
            <w:pPr>
              <w:numPr>
                <w:ilvl w:val="0"/>
                <w:numId w:val="24"/>
              </w:numPr>
              <w:ind w:left="360"/>
              <w:jc w:val="both"/>
              <w:rPr>
                <w:szCs w:val="20"/>
              </w:rPr>
            </w:pPr>
            <w:r w:rsidRPr="00704069">
              <w:rPr>
                <w:szCs w:val="20"/>
              </w:rPr>
              <w:t>To act as a forum for Scottish local government financial reporting stakeholder discussion on local government accounting matters</w:t>
            </w:r>
          </w:p>
          <w:p w14:paraId="30D59B5F" w14:textId="0DF3ACA1" w:rsidR="00704069" w:rsidRPr="00704069" w:rsidRDefault="00704069" w:rsidP="00704069">
            <w:pPr>
              <w:jc w:val="both"/>
              <w:rPr>
                <w:szCs w:val="20"/>
              </w:rPr>
            </w:pPr>
          </w:p>
        </w:tc>
      </w:tr>
    </w:tbl>
    <w:p w14:paraId="367466BD" w14:textId="336F668A" w:rsidR="00204230" w:rsidRDefault="00BD7DEC">
      <w:pPr>
        <w:rPr>
          <w:szCs w:val="20"/>
        </w:rPr>
      </w:pPr>
      <w:r>
        <w:rPr>
          <w:szCs w:val="20"/>
        </w:rPr>
        <w:br w:type="page"/>
      </w:r>
    </w:p>
    <w:tbl>
      <w:tblPr>
        <w:tblpPr w:leftFromText="180" w:rightFromText="180" w:tblpY="750"/>
        <w:tblW w:w="8828" w:type="dxa"/>
        <w:tblLayout w:type="fixed"/>
        <w:tblLook w:val="04A0" w:firstRow="1" w:lastRow="0" w:firstColumn="1" w:lastColumn="0" w:noHBand="0" w:noVBand="1"/>
      </w:tblPr>
      <w:tblGrid>
        <w:gridCol w:w="709"/>
        <w:gridCol w:w="4717"/>
        <w:gridCol w:w="1276"/>
        <w:gridCol w:w="2126"/>
      </w:tblGrid>
      <w:tr w:rsidR="0007443B" w:rsidRPr="003355C9" w14:paraId="4AEBC9FB" w14:textId="77777777" w:rsidTr="000C34FA">
        <w:trPr>
          <w:tblHeader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35CA105" w14:textId="77777777" w:rsidR="0007443B" w:rsidRPr="00FD386B" w:rsidRDefault="0007443B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lastRenderedPageBreak/>
              <w:br w:type="page"/>
            </w:r>
          </w:p>
        </w:tc>
        <w:tc>
          <w:tcPr>
            <w:tcW w:w="81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4825BC" w14:textId="61BDC2A2" w:rsidR="0007443B" w:rsidRDefault="00AC0972" w:rsidP="000C34FA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LASAAC</w:t>
            </w:r>
          </w:p>
          <w:p w14:paraId="3ADC460F" w14:textId="0284216F" w:rsidR="0007443B" w:rsidRPr="0007443B" w:rsidRDefault="00A401BE" w:rsidP="000C34FA">
            <w:pPr>
              <w:rPr>
                <w:szCs w:val="20"/>
              </w:rPr>
            </w:pPr>
            <w:r>
              <w:rPr>
                <w:szCs w:val="20"/>
              </w:rPr>
              <w:t>14:00pm 23</w:t>
            </w:r>
            <w:r w:rsidR="00AC0972">
              <w:rPr>
                <w:szCs w:val="20"/>
              </w:rPr>
              <w:t xml:space="preserve"> August</w:t>
            </w:r>
            <w:r w:rsidR="00AE0F44">
              <w:rPr>
                <w:szCs w:val="20"/>
              </w:rPr>
              <w:t xml:space="preserve"> 2018</w:t>
            </w:r>
          </w:p>
          <w:p w14:paraId="599F2F70" w14:textId="17F6C60C" w:rsidR="0007443B" w:rsidRPr="003355C9" w:rsidRDefault="00AC0972" w:rsidP="000C34FA">
            <w:pPr>
              <w:tabs>
                <w:tab w:val="right" w:pos="9214"/>
              </w:tabs>
              <w:rPr>
                <w:b/>
                <w:szCs w:val="20"/>
              </w:rPr>
            </w:pPr>
            <w:r>
              <w:rPr>
                <w:szCs w:val="20"/>
              </w:rPr>
              <w:t>CIPFA, 160 Dundee Street, Edinburgh EH11 1DQ</w:t>
            </w:r>
          </w:p>
        </w:tc>
      </w:tr>
      <w:tr w:rsidR="00204230" w:rsidRPr="003355C9" w14:paraId="209E27B0" w14:textId="77777777" w:rsidTr="000C34FA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596509" w14:textId="693FC697" w:rsidR="00204230" w:rsidRPr="00FD386B" w:rsidRDefault="00204230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br w:type="page"/>
            </w:r>
          </w:p>
        </w:tc>
        <w:tc>
          <w:tcPr>
            <w:tcW w:w="4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791C1" w14:textId="5CCEAAB7" w:rsidR="00204230" w:rsidRPr="003355C9" w:rsidRDefault="00204230" w:rsidP="0004782B">
            <w:pPr>
              <w:rPr>
                <w:b/>
                <w:szCs w:val="20"/>
              </w:rPr>
            </w:pPr>
            <w:r w:rsidRPr="003355C9">
              <w:rPr>
                <w:b/>
                <w:szCs w:val="20"/>
              </w:rPr>
              <w:t>Agenda item</w:t>
            </w:r>
            <w:r>
              <w:rPr>
                <w:b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3996AFE" w14:textId="7F782683" w:rsidR="00204230" w:rsidRDefault="00204230" w:rsidP="0004782B">
            <w:pPr>
              <w:tabs>
                <w:tab w:val="right" w:pos="9214"/>
              </w:tabs>
              <w:rPr>
                <w:b/>
                <w:szCs w:val="20"/>
              </w:rPr>
            </w:pPr>
            <w:r w:rsidRPr="003355C9">
              <w:rPr>
                <w:b/>
                <w:szCs w:val="20"/>
              </w:rPr>
              <w:t>Paper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BD8F0" w14:textId="470A84F8" w:rsidR="00204230" w:rsidRPr="003355C9" w:rsidRDefault="00A401BE" w:rsidP="000C34FA">
            <w:pPr>
              <w:tabs>
                <w:tab w:val="right" w:pos="9214"/>
              </w:tabs>
              <w:rPr>
                <w:b/>
                <w:szCs w:val="20"/>
              </w:rPr>
            </w:pPr>
            <w:r>
              <w:rPr>
                <w:b/>
                <w:szCs w:val="20"/>
              </w:rPr>
              <w:t>Action</w:t>
            </w:r>
          </w:p>
        </w:tc>
      </w:tr>
      <w:tr w:rsidR="00B25A21" w:rsidRPr="00204230" w14:paraId="1E16C317" w14:textId="77777777" w:rsidTr="00F86B23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1F3EEF" w14:textId="77777777" w:rsidR="00B25A21" w:rsidRPr="00204230" w:rsidRDefault="00B25A21" w:rsidP="000C34FA">
            <w:pPr>
              <w:tabs>
                <w:tab w:val="right" w:pos="9214"/>
              </w:tabs>
              <w:rPr>
                <w:szCs w:val="20"/>
              </w:rPr>
            </w:pPr>
          </w:p>
        </w:tc>
        <w:tc>
          <w:tcPr>
            <w:tcW w:w="81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E1E4E4" w14:textId="62E4591D" w:rsidR="00B25A21" w:rsidRPr="00204230" w:rsidRDefault="00A401BE" w:rsidP="00A401BE">
            <w:pPr>
              <w:tabs>
                <w:tab w:val="right" w:pos="9214"/>
              </w:tabs>
              <w:rPr>
                <w:b/>
                <w:szCs w:val="20"/>
              </w:rPr>
            </w:pPr>
            <w:r>
              <w:rPr>
                <w:b/>
                <w:szCs w:val="20"/>
              </w:rPr>
              <w:t>Administration</w:t>
            </w:r>
            <w:r w:rsidR="006E2F09">
              <w:rPr>
                <w:b/>
                <w:szCs w:val="20"/>
              </w:rPr>
              <w:t xml:space="preserve"> </w:t>
            </w:r>
          </w:p>
        </w:tc>
      </w:tr>
      <w:tr w:rsidR="006E2F09" w:rsidRPr="00ED73AA" w14:paraId="12123414" w14:textId="77777777" w:rsidTr="000C34FA">
        <w:trPr>
          <w:tblHeader/>
        </w:trPr>
        <w:tc>
          <w:tcPr>
            <w:tcW w:w="709" w:type="dxa"/>
            <w:shd w:val="clear" w:color="auto" w:fill="auto"/>
          </w:tcPr>
          <w:p w14:paraId="6AD77931" w14:textId="6E3F92E5" w:rsidR="006E2F09" w:rsidRPr="00ED73AA" w:rsidRDefault="006E2F09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1</w:t>
            </w:r>
            <w:r w:rsidR="00CB4E3C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67512B95" w14:textId="3F6A6F58" w:rsidR="006E2F09" w:rsidRPr="00ED73AA" w:rsidRDefault="00A401BE" w:rsidP="0004782B">
            <w:pPr>
              <w:tabs>
                <w:tab w:val="right" w:pos="9214"/>
              </w:tabs>
              <w:ind w:right="215"/>
              <w:rPr>
                <w:szCs w:val="20"/>
              </w:rPr>
            </w:pPr>
            <w:r>
              <w:rPr>
                <w:szCs w:val="20"/>
              </w:rPr>
              <w:t>Apologies</w:t>
            </w:r>
          </w:p>
        </w:tc>
        <w:tc>
          <w:tcPr>
            <w:tcW w:w="1276" w:type="dxa"/>
          </w:tcPr>
          <w:p w14:paraId="3001EACA" w14:textId="0AA3FD37" w:rsidR="006E2F09" w:rsidRPr="00ED73AA" w:rsidRDefault="006E2F09" w:rsidP="000C34FA">
            <w:pPr>
              <w:tabs>
                <w:tab w:val="right" w:pos="9214"/>
              </w:tabs>
              <w:rPr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5499244B" w14:textId="5035E445" w:rsidR="006E2F09" w:rsidRDefault="00A401BE" w:rsidP="00A401BE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Note</w:t>
            </w:r>
          </w:p>
        </w:tc>
      </w:tr>
      <w:tr w:rsidR="00204230" w:rsidRPr="00ED73AA" w14:paraId="5E1E2AB5" w14:textId="77777777" w:rsidTr="000C34FA">
        <w:trPr>
          <w:tblHeader/>
        </w:trPr>
        <w:tc>
          <w:tcPr>
            <w:tcW w:w="709" w:type="dxa"/>
            <w:shd w:val="clear" w:color="auto" w:fill="auto"/>
          </w:tcPr>
          <w:p w14:paraId="46FA1F22" w14:textId="5ED79F62" w:rsidR="00204230" w:rsidRPr="00ED73AA" w:rsidRDefault="006E2F09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4717" w:type="dxa"/>
            <w:shd w:val="clear" w:color="auto" w:fill="auto"/>
          </w:tcPr>
          <w:p w14:paraId="04893B1D" w14:textId="1271191B" w:rsidR="00E2265E" w:rsidRPr="00A401BE" w:rsidRDefault="00A401BE" w:rsidP="00C552EB">
            <w:pPr>
              <w:tabs>
                <w:tab w:val="right" w:pos="9214"/>
              </w:tabs>
              <w:ind w:right="215"/>
              <w:rPr>
                <w:szCs w:val="20"/>
              </w:rPr>
            </w:pPr>
            <w:r w:rsidRPr="00A401BE">
              <w:rPr>
                <w:szCs w:val="20"/>
              </w:rPr>
              <w:t>Minutes and Actions from 24 May 2018</w:t>
            </w:r>
          </w:p>
        </w:tc>
        <w:tc>
          <w:tcPr>
            <w:tcW w:w="1276" w:type="dxa"/>
          </w:tcPr>
          <w:p w14:paraId="0E4C9D2F" w14:textId="17DCE692" w:rsidR="00204230" w:rsidRPr="00ED73AA" w:rsidRDefault="00A401BE" w:rsidP="00C552EB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 xml:space="preserve">Papers </w:t>
            </w:r>
          </w:p>
        </w:tc>
        <w:tc>
          <w:tcPr>
            <w:tcW w:w="2126" w:type="dxa"/>
            <w:shd w:val="clear" w:color="auto" w:fill="auto"/>
          </w:tcPr>
          <w:p w14:paraId="1FAD8042" w14:textId="5C3DDA80" w:rsidR="00827A82" w:rsidRPr="00ED73AA" w:rsidRDefault="00C552EB" w:rsidP="00392339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Approve</w:t>
            </w:r>
          </w:p>
        </w:tc>
      </w:tr>
      <w:tr w:rsidR="00F56BB7" w:rsidRPr="00ED73AA" w14:paraId="2099274D" w14:textId="77777777" w:rsidTr="000C34FA">
        <w:trPr>
          <w:tblHeader/>
        </w:trPr>
        <w:tc>
          <w:tcPr>
            <w:tcW w:w="709" w:type="dxa"/>
            <w:shd w:val="clear" w:color="auto" w:fill="auto"/>
          </w:tcPr>
          <w:p w14:paraId="02F4D1DD" w14:textId="2E857004" w:rsidR="00F56BB7" w:rsidRDefault="00F56BB7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3.</w:t>
            </w:r>
          </w:p>
        </w:tc>
        <w:tc>
          <w:tcPr>
            <w:tcW w:w="4717" w:type="dxa"/>
            <w:shd w:val="clear" w:color="auto" w:fill="auto"/>
          </w:tcPr>
          <w:p w14:paraId="0523C9B4" w14:textId="44CC24E9" w:rsidR="00A401BE" w:rsidRPr="00A401BE" w:rsidRDefault="00A401BE" w:rsidP="00B20463">
            <w:pPr>
              <w:tabs>
                <w:tab w:val="right" w:pos="9214"/>
              </w:tabs>
              <w:ind w:right="215"/>
              <w:rPr>
                <w:szCs w:val="20"/>
              </w:rPr>
            </w:pPr>
            <w:r w:rsidRPr="00A401BE">
              <w:rPr>
                <w:szCs w:val="20"/>
              </w:rPr>
              <w:t>Membership</w:t>
            </w:r>
            <w:r w:rsidR="00B20463">
              <w:rPr>
                <w:szCs w:val="20"/>
              </w:rPr>
              <w:t xml:space="preserve"> and</w:t>
            </w:r>
            <w:r w:rsidR="00C552EB">
              <w:rPr>
                <w:szCs w:val="20"/>
              </w:rPr>
              <w:t xml:space="preserve"> A</w:t>
            </w:r>
            <w:r w:rsidRPr="00A401BE">
              <w:rPr>
                <w:szCs w:val="20"/>
              </w:rPr>
              <w:t>ttendance</w:t>
            </w:r>
          </w:p>
        </w:tc>
        <w:tc>
          <w:tcPr>
            <w:tcW w:w="1276" w:type="dxa"/>
          </w:tcPr>
          <w:p w14:paraId="48FDBDA2" w14:textId="05850C84" w:rsidR="00F56BB7" w:rsidRDefault="00A401BE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P</w:t>
            </w:r>
            <w:r w:rsidR="00C552EB">
              <w:rPr>
                <w:szCs w:val="20"/>
              </w:rPr>
              <w:t>aper</w:t>
            </w:r>
            <w:r>
              <w:rPr>
                <w:szCs w:val="20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4960C602" w14:textId="66CED844" w:rsidR="00F56BB7" w:rsidRDefault="00392339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Note</w:t>
            </w:r>
          </w:p>
        </w:tc>
      </w:tr>
      <w:tr w:rsidR="00ED73AA" w:rsidRPr="00ED73AA" w14:paraId="3B1983D9" w14:textId="77777777" w:rsidTr="000C34FA">
        <w:trPr>
          <w:tblHeader/>
        </w:trPr>
        <w:tc>
          <w:tcPr>
            <w:tcW w:w="709" w:type="dxa"/>
            <w:shd w:val="clear" w:color="auto" w:fill="auto"/>
          </w:tcPr>
          <w:p w14:paraId="1DD9D135" w14:textId="52EAF4F4" w:rsidR="00ED73AA" w:rsidRPr="00ED73AA" w:rsidRDefault="00F56BB7" w:rsidP="00F56BB7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4.</w:t>
            </w:r>
          </w:p>
        </w:tc>
        <w:tc>
          <w:tcPr>
            <w:tcW w:w="4717" w:type="dxa"/>
            <w:shd w:val="clear" w:color="auto" w:fill="auto"/>
          </w:tcPr>
          <w:p w14:paraId="53A58A73" w14:textId="77777777" w:rsidR="00392339" w:rsidRDefault="00392339" w:rsidP="0004782B">
            <w:pPr>
              <w:tabs>
                <w:tab w:val="right" w:pos="9214"/>
              </w:tabs>
              <w:ind w:right="215"/>
              <w:rPr>
                <w:szCs w:val="20"/>
              </w:rPr>
            </w:pPr>
            <w:r>
              <w:rPr>
                <w:szCs w:val="20"/>
              </w:rPr>
              <w:t>Work Plan 2018/19</w:t>
            </w:r>
          </w:p>
          <w:p w14:paraId="483BB219" w14:textId="635BCBC7" w:rsidR="0004782B" w:rsidRPr="00392339" w:rsidRDefault="0004782B" w:rsidP="0004782B">
            <w:pPr>
              <w:tabs>
                <w:tab w:val="right" w:pos="9214"/>
              </w:tabs>
              <w:ind w:right="215"/>
              <w:rPr>
                <w:szCs w:val="20"/>
              </w:rPr>
            </w:pPr>
          </w:p>
        </w:tc>
        <w:tc>
          <w:tcPr>
            <w:tcW w:w="1276" w:type="dxa"/>
          </w:tcPr>
          <w:p w14:paraId="352C4CBD" w14:textId="4306E460" w:rsidR="00ED73AA" w:rsidRPr="00ED73AA" w:rsidRDefault="00DD2C8C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 xml:space="preserve">Paper </w:t>
            </w:r>
          </w:p>
        </w:tc>
        <w:tc>
          <w:tcPr>
            <w:tcW w:w="2126" w:type="dxa"/>
            <w:shd w:val="clear" w:color="auto" w:fill="auto"/>
          </w:tcPr>
          <w:p w14:paraId="7F88B876" w14:textId="21FC4AD0" w:rsidR="00E2265E" w:rsidRPr="00ED73AA" w:rsidRDefault="00392339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Approve</w:t>
            </w:r>
          </w:p>
        </w:tc>
      </w:tr>
      <w:tr w:rsidR="00CB4E3C" w:rsidRPr="003355C9" w14:paraId="4F5997D1" w14:textId="77777777" w:rsidTr="00C030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C0F0162" w14:textId="290CE435" w:rsidR="00CB4E3C" w:rsidRDefault="00CB4E3C" w:rsidP="00CB4E3C">
            <w:pPr>
              <w:tabs>
                <w:tab w:val="right" w:pos="9214"/>
              </w:tabs>
              <w:rPr>
                <w:szCs w:val="20"/>
              </w:rPr>
            </w:pPr>
          </w:p>
        </w:tc>
        <w:tc>
          <w:tcPr>
            <w:tcW w:w="4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6B4E937" w14:textId="60865F6C" w:rsidR="00CB4E3C" w:rsidRPr="00392339" w:rsidRDefault="00CB4E3C" w:rsidP="00392339">
            <w:pPr>
              <w:tabs>
                <w:tab w:val="right" w:pos="9214"/>
              </w:tabs>
              <w:ind w:right="95"/>
              <w:rPr>
                <w:b/>
                <w:szCs w:val="20"/>
              </w:rPr>
            </w:pPr>
            <w:r>
              <w:rPr>
                <w:b/>
                <w:szCs w:val="20"/>
              </w:rPr>
              <w:t>Core Business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63C0F0" w14:textId="77777777" w:rsidR="00CB4E3C" w:rsidRDefault="00CB4E3C" w:rsidP="00CB4E3C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EEDAEDA" w14:textId="77777777" w:rsidR="00CB4E3C" w:rsidRDefault="00CB4E3C" w:rsidP="00CB4E3C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</w:tr>
      <w:tr w:rsidR="00204230" w:rsidRPr="003355C9" w14:paraId="0E8A8434" w14:textId="77777777" w:rsidTr="000C34FA">
        <w:tc>
          <w:tcPr>
            <w:tcW w:w="709" w:type="dxa"/>
            <w:shd w:val="clear" w:color="auto" w:fill="auto"/>
          </w:tcPr>
          <w:p w14:paraId="50C0D99E" w14:textId="222E0B3B" w:rsidR="00204230" w:rsidRPr="003355C9" w:rsidRDefault="00392339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5</w:t>
            </w:r>
            <w:r w:rsidR="00DD2C8C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116951AD" w14:textId="32AF88AC" w:rsidR="00204230" w:rsidRPr="003355C9" w:rsidRDefault="00392339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CIPFA-LASAAC Code Board</w:t>
            </w:r>
          </w:p>
          <w:p w14:paraId="106F1412" w14:textId="77777777" w:rsidR="00204230" w:rsidRPr="003355C9" w:rsidRDefault="00204230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1276" w:type="dxa"/>
          </w:tcPr>
          <w:p w14:paraId="37E512BF" w14:textId="4262BD53" w:rsidR="000E188A" w:rsidRDefault="00FB4342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Paper</w:t>
            </w:r>
          </w:p>
          <w:p w14:paraId="4C06B7FE" w14:textId="68AC4CCB" w:rsidR="00204230" w:rsidRDefault="00204230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061AF30" w14:textId="74209B8C" w:rsidR="00204230" w:rsidRPr="003355C9" w:rsidRDefault="00392339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Note</w:t>
            </w:r>
          </w:p>
        </w:tc>
      </w:tr>
      <w:tr w:rsidR="00392339" w:rsidRPr="003355C9" w14:paraId="0AF01B88" w14:textId="77777777" w:rsidTr="000C34FA">
        <w:tc>
          <w:tcPr>
            <w:tcW w:w="709" w:type="dxa"/>
            <w:shd w:val="clear" w:color="auto" w:fill="auto"/>
          </w:tcPr>
          <w:p w14:paraId="2B22592A" w14:textId="385CD6D8" w:rsidR="00392339" w:rsidRDefault="00392339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6.</w:t>
            </w:r>
          </w:p>
        </w:tc>
        <w:tc>
          <w:tcPr>
            <w:tcW w:w="4717" w:type="dxa"/>
            <w:shd w:val="clear" w:color="auto" w:fill="auto"/>
          </w:tcPr>
          <w:p w14:paraId="7E064252" w14:textId="0FF4787B" w:rsidR="00392339" w:rsidRPr="007F1EB3" w:rsidRDefault="00392339" w:rsidP="007F1EB3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 xml:space="preserve">IFRS 9 </w:t>
            </w:r>
            <w:r w:rsidR="007F1EB3">
              <w:rPr>
                <w:szCs w:val="20"/>
              </w:rPr>
              <w:t xml:space="preserve">Financial Instruments 2018/19: </w:t>
            </w:r>
            <w:r w:rsidR="007F1EB3" w:rsidRPr="007F1EB3">
              <w:rPr>
                <w:szCs w:val="20"/>
              </w:rPr>
              <w:t xml:space="preserve">Statutory </w:t>
            </w:r>
            <w:r w:rsidR="007F1EB3">
              <w:rPr>
                <w:szCs w:val="20"/>
              </w:rPr>
              <w:t>Arrangements</w:t>
            </w:r>
          </w:p>
          <w:p w14:paraId="5FC37048" w14:textId="5CAAFD46" w:rsidR="007F1EB3" w:rsidRDefault="007F1EB3" w:rsidP="00392339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1276" w:type="dxa"/>
          </w:tcPr>
          <w:p w14:paraId="67B753B2" w14:textId="30BEB49E" w:rsidR="00392339" w:rsidRDefault="007F1EB3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Paper</w:t>
            </w:r>
          </w:p>
        </w:tc>
        <w:tc>
          <w:tcPr>
            <w:tcW w:w="2126" w:type="dxa"/>
            <w:shd w:val="clear" w:color="auto" w:fill="auto"/>
          </w:tcPr>
          <w:p w14:paraId="7F12AFD3" w14:textId="1F23D224" w:rsidR="00392339" w:rsidRDefault="007F1EB3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Discuss</w:t>
            </w:r>
          </w:p>
        </w:tc>
      </w:tr>
      <w:tr w:rsidR="000E188A" w:rsidRPr="003355C9" w14:paraId="3E72172F" w14:textId="77777777" w:rsidTr="000C34FA">
        <w:tc>
          <w:tcPr>
            <w:tcW w:w="709" w:type="dxa"/>
            <w:shd w:val="clear" w:color="auto" w:fill="auto"/>
          </w:tcPr>
          <w:p w14:paraId="72FE8878" w14:textId="3312B766" w:rsidR="000E188A" w:rsidRDefault="007F1EB3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7</w:t>
            </w:r>
            <w:r w:rsidR="00DD2C8C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31FDF73D" w14:textId="217EA7FD" w:rsidR="00392339" w:rsidRDefault="00392339" w:rsidP="00201AA8">
            <w:pPr>
              <w:tabs>
                <w:tab w:val="right" w:pos="9214"/>
              </w:tabs>
              <w:ind w:right="95"/>
              <w:rPr>
                <w:b/>
                <w:szCs w:val="20"/>
              </w:rPr>
            </w:pPr>
            <w:r>
              <w:rPr>
                <w:szCs w:val="20"/>
              </w:rPr>
              <w:t>IFRS 16 Leases:</w:t>
            </w:r>
            <w:r w:rsidR="0004782B">
              <w:rPr>
                <w:szCs w:val="20"/>
              </w:rPr>
              <w:t xml:space="preserve"> </w:t>
            </w:r>
            <w:r w:rsidR="007F1EB3" w:rsidRPr="0004782B">
              <w:rPr>
                <w:b/>
                <w:szCs w:val="20"/>
              </w:rPr>
              <w:t>A</w:t>
            </w:r>
            <w:r w:rsidRPr="0004782B">
              <w:rPr>
                <w:b/>
                <w:szCs w:val="20"/>
              </w:rPr>
              <w:t xml:space="preserve">ll members </w:t>
            </w:r>
            <w:r w:rsidR="009B2221">
              <w:rPr>
                <w:b/>
                <w:szCs w:val="20"/>
              </w:rPr>
              <w:t xml:space="preserve">are </w:t>
            </w:r>
            <w:r w:rsidR="00BF14D8">
              <w:rPr>
                <w:b/>
                <w:szCs w:val="20"/>
              </w:rPr>
              <w:t xml:space="preserve">requested </w:t>
            </w:r>
            <w:r w:rsidRPr="0004782B">
              <w:rPr>
                <w:b/>
                <w:szCs w:val="20"/>
              </w:rPr>
              <w:t xml:space="preserve">to provide </w:t>
            </w:r>
            <w:r w:rsidR="007F1EB3" w:rsidRPr="0004782B">
              <w:rPr>
                <w:b/>
                <w:szCs w:val="20"/>
              </w:rPr>
              <w:t xml:space="preserve">verbal </w:t>
            </w:r>
            <w:r w:rsidRPr="0004782B">
              <w:rPr>
                <w:b/>
                <w:szCs w:val="20"/>
              </w:rPr>
              <w:t xml:space="preserve">feedback on the </w:t>
            </w:r>
            <w:hyperlink r:id="rId8" w:history="1">
              <w:r w:rsidRPr="0004782B">
                <w:rPr>
                  <w:rStyle w:val="Hyperlink"/>
                  <w:b/>
                  <w:szCs w:val="20"/>
                </w:rPr>
                <w:t>IFRS 16 Leases</w:t>
              </w:r>
            </w:hyperlink>
            <w:r w:rsidRPr="0004782B">
              <w:rPr>
                <w:b/>
                <w:szCs w:val="20"/>
              </w:rPr>
              <w:t xml:space="preserve"> consultation</w:t>
            </w:r>
            <w:r w:rsidR="00201AA8">
              <w:rPr>
                <w:b/>
                <w:szCs w:val="20"/>
              </w:rPr>
              <w:t xml:space="preserve"> and </w:t>
            </w:r>
            <w:hyperlink r:id="rId9" w:history="1">
              <w:r w:rsidR="00201AA8" w:rsidRPr="00201AA8">
                <w:rPr>
                  <w:rStyle w:val="Hyperlink"/>
                  <w:b/>
                  <w:szCs w:val="20"/>
                </w:rPr>
                <w:t>Leasing Briefings</w:t>
              </w:r>
            </w:hyperlink>
          </w:p>
          <w:p w14:paraId="3751C480" w14:textId="10B60582" w:rsidR="00201AA8" w:rsidRPr="00392339" w:rsidRDefault="00201AA8" w:rsidP="00201AA8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1276" w:type="dxa"/>
          </w:tcPr>
          <w:p w14:paraId="17249BE2" w14:textId="1F87A468" w:rsidR="000E188A" w:rsidRDefault="00392339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Verbal</w:t>
            </w:r>
          </w:p>
          <w:p w14:paraId="3AC3DA2C" w14:textId="351C78EA" w:rsidR="000E188A" w:rsidRPr="003355C9" w:rsidRDefault="000E188A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56EC331F" w14:textId="69978044" w:rsidR="000E188A" w:rsidRPr="003355C9" w:rsidRDefault="00392339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Discuss</w:t>
            </w:r>
          </w:p>
        </w:tc>
      </w:tr>
      <w:tr w:rsidR="004C6F61" w:rsidRPr="007F1EB3" w14:paraId="0D9055EF" w14:textId="77777777" w:rsidTr="000C34FA">
        <w:tc>
          <w:tcPr>
            <w:tcW w:w="709" w:type="dxa"/>
            <w:shd w:val="clear" w:color="auto" w:fill="auto"/>
          </w:tcPr>
          <w:p w14:paraId="17625780" w14:textId="28001D76" w:rsidR="004C6F61" w:rsidRPr="007F1EB3" w:rsidRDefault="007F1EB3" w:rsidP="008C1B1B">
            <w:pPr>
              <w:tabs>
                <w:tab w:val="right" w:pos="9214"/>
              </w:tabs>
              <w:rPr>
                <w:szCs w:val="20"/>
              </w:rPr>
            </w:pPr>
            <w:r w:rsidRPr="007F1EB3">
              <w:rPr>
                <w:szCs w:val="20"/>
              </w:rPr>
              <w:t>8</w:t>
            </w:r>
            <w:r w:rsidR="004C6F61" w:rsidRPr="007F1EB3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5A303AD1" w14:textId="3BAE7E33" w:rsidR="004C6F61" w:rsidRPr="007F1EB3" w:rsidRDefault="007F1EB3" w:rsidP="008C1B1B">
            <w:pPr>
              <w:tabs>
                <w:tab w:val="right" w:pos="9214"/>
              </w:tabs>
              <w:ind w:right="95"/>
              <w:rPr>
                <w:szCs w:val="20"/>
              </w:rPr>
            </w:pPr>
            <w:r w:rsidRPr="007F1EB3">
              <w:rPr>
                <w:szCs w:val="20"/>
              </w:rPr>
              <w:t>Integration: Development of LASAAC Guidance 2018/19</w:t>
            </w:r>
          </w:p>
          <w:p w14:paraId="32C390BD" w14:textId="7C0EADD8" w:rsidR="007F1EB3" w:rsidRPr="007F1EB3" w:rsidRDefault="007F1EB3" w:rsidP="008C1B1B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1276" w:type="dxa"/>
          </w:tcPr>
          <w:p w14:paraId="13947A63" w14:textId="16B048DF" w:rsidR="004C6F61" w:rsidRPr="007F1EB3" w:rsidRDefault="00F56BB7" w:rsidP="008C1B1B">
            <w:pPr>
              <w:tabs>
                <w:tab w:val="right" w:pos="9214"/>
              </w:tabs>
              <w:ind w:right="95"/>
              <w:rPr>
                <w:szCs w:val="20"/>
              </w:rPr>
            </w:pPr>
            <w:r w:rsidRPr="007F1EB3">
              <w:rPr>
                <w:szCs w:val="20"/>
              </w:rPr>
              <w:t>Paper</w:t>
            </w:r>
          </w:p>
        </w:tc>
        <w:tc>
          <w:tcPr>
            <w:tcW w:w="2126" w:type="dxa"/>
            <w:shd w:val="clear" w:color="auto" w:fill="auto"/>
          </w:tcPr>
          <w:p w14:paraId="34B054C0" w14:textId="1E6F35D0" w:rsidR="004C6F61" w:rsidRPr="007F1EB3" w:rsidRDefault="007F1EB3" w:rsidP="008C1B1B">
            <w:pPr>
              <w:tabs>
                <w:tab w:val="right" w:pos="9214"/>
              </w:tabs>
              <w:ind w:right="95"/>
              <w:rPr>
                <w:szCs w:val="20"/>
              </w:rPr>
            </w:pPr>
            <w:r w:rsidRPr="007F1EB3">
              <w:rPr>
                <w:szCs w:val="20"/>
              </w:rPr>
              <w:t>Approve</w:t>
            </w:r>
          </w:p>
          <w:p w14:paraId="4227D7D8" w14:textId="77777777" w:rsidR="004C6F61" w:rsidRPr="007F1EB3" w:rsidRDefault="004C6F61" w:rsidP="008C1B1B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</w:tr>
      <w:tr w:rsidR="00CB4E3C" w:rsidRPr="007F1EB3" w14:paraId="1D9B7831" w14:textId="77777777" w:rsidTr="000C34FA">
        <w:tc>
          <w:tcPr>
            <w:tcW w:w="709" w:type="dxa"/>
            <w:shd w:val="clear" w:color="auto" w:fill="auto"/>
          </w:tcPr>
          <w:p w14:paraId="3D1D723D" w14:textId="35B034CD" w:rsidR="00CB4E3C" w:rsidRPr="007F1EB3" w:rsidRDefault="007F1EB3" w:rsidP="008C1B1B">
            <w:pPr>
              <w:tabs>
                <w:tab w:val="right" w:pos="9214"/>
              </w:tabs>
              <w:rPr>
                <w:szCs w:val="20"/>
              </w:rPr>
            </w:pPr>
            <w:r w:rsidRPr="007F1EB3">
              <w:rPr>
                <w:szCs w:val="20"/>
              </w:rPr>
              <w:t>9</w:t>
            </w:r>
            <w:r w:rsidR="00CB4E3C" w:rsidRPr="007F1EB3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5161C83B" w14:textId="57FB8CC8" w:rsidR="00C44CA6" w:rsidRPr="007F1EB3" w:rsidRDefault="007F1EB3" w:rsidP="00C44CA6">
            <w:pPr>
              <w:tabs>
                <w:tab w:val="right" w:pos="9214"/>
              </w:tabs>
              <w:ind w:right="95"/>
              <w:rPr>
                <w:szCs w:val="20"/>
              </w:rPr>
            </w:pPr>
            <w:r w:rsidRPr="007F1EB3">
              <w:rPr>
                <w:szCs w:val="20"/>
              </w:rPr>
              <w:t xml:space="preserve">Statutory Adjustments </w:t>
            </w:r>
            <w:r w:rsidR="006F3B1B">
              <w:rPr>
                <w:szCs w:val="20"/>
              </w:rPr>
              <w:t>P</w:t>
            </w:r>
            <w:bookmarkStart w:id="0" w:name="_GoBack"/>
            <w:bookmarkEnd w:id="0"/>
            <w:r w:rsidR="006F3B1B">
              <w:rPr>
                <w:szCs w:val="20"/>
              </w:rPr>
              <w:t xml:space="preserve">resentation </w:t>
            </w:r>
            <w:r w:rsidRPr="007F1EB3">
              <w:rPr>
                <w:szCs w:val="20"/>
              </w:rPr>
              <w:t xml:space="preserve">Proposals </w:t>
            </w:r>
          </w:p>
          <w:p w14:paraId="33AACB1E" w14:textId="77777777" w:rsidR="007F1EB3" w:rsidRPr="007F1EB3" w:rsidRDefault="007F1EB3" w:rsidP="00C44CA6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  <w:p w14:paraId="2DB4520C" w14:textId="6355105E" w:rsidR="007F1EB3" w:rsidRPr="007F1EB3" w:rsidRDefault="007F1EB3" w:rsidP="00C44CA6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1276" w:type="dxa"/>
          </w:tcPr>
          <w:p w14:paraId="79BC5F90" w14:textId="207F7802" w:rsidR="00CB4E3C" w:rsidRPr="00BF0FD8" w:rsidRDefault="007F1EB3" w:rsidP="008C1B1B">
            <w:pPr>
              <w:tabs>
                <w:tab w:val="right" w:pos="9214"/>
              </w:tabs>
              <w:ind w:right="95"/>
              <w:rPr>
                <w:i/>
                <w:szCs w:val="20"/>
              </w:rPr>
            </w:pPr>
            <w:r w:rsidRPr="00BF0FD8">
              <w:rPr>
                <w:i/>
                <w:szCs w:val="20"/>
              </w:rPr>
              <w:t>Paper</w:t>
            </w:r>
            <w:r w:rsidR="00BF0FD8" w:rsidRPr="00BF0FD8">
              <w:rPr>
                <w:i/>
                <w:szCs w:val="20"/>
              </w:rPr>
              <w:t xml:space="preserve"> to follow</w:t>
            </w:r>
          </w:p>
        </w:tc>
        <w:tc>
          <w:tcPr>
            <w:tcW w:w="2126" w:type="dxa"/>
            <w:shd w:val="clear" w:color="auto" w:fill="auto"/>
          </w:tcPr>
          <w:p w14:paraId="4AAB02E9" w14:textId="2B549E56" w:rsidR="00CB4E3C" w:rsidRPr="007F1EB3" w:rsidRDefault="007F1EB3" w:rsidP="007F1EB3">
            <w:pPr>
              <w:tabs>
                <w:tab w:val="right" w:pos="9214"/>
              </w:tabs>
              <w:ind w:right="95"/>
              <w:rPr>
                <w:szCs w:val="20"/>
              </w:rPr>
            </w:pPr>
            <w:r w:rsidRPr="007F1EB3">
              <w:rPr>
                <w:szCs w:val="20"/>
              </w:rPr>
              <w:t>Discuss</w:t>
            </w:r>
          </w:p>
        </w:tc>
      </w:tr>
      <w:tr w:rsidR="008C1B1B" w:rsidRPr="007F1EB3" w14:paraId="242649BF" w14:textId="77777777" w:rsidTr="000C34FA">
        <w:tc>
          <w:tcPr>
            <w:tcW w:w="709" w:type="dxa"/>
            <w:shd w:val="clear" w:color="auto" w:fill="auto"/>
          </w:tcPr>
          <w:p w14:paraId="39F047A2" w14:textId="4F6519D8" w:rsidR="008C1B1B" w:rsidRPr="007F1EB3" w:rsidRDefault="007F1EB3" w:rsidP="00FB5BC8">
            <w:pPr>
              <w:tabs>
                <w:tab w:val="right" w:pos="9214"/>
              </w:tabs>
              <w:rPr>
                <w:szCs w:val="20"/>
              </w:rPr>
            </w:pPr>
            <w:r w:rsidRPr="007F1EB3">
              <w:rPr>
                <w:szCs w:val="20"/>
              </w:rPr>
              <w:t>10</w:t>
            </w:r>
            <w:r w:rsidR="008C1B1B" w:rsidRPr="007F1EB3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3DCC67DB" w14:textId="77777777" w:rsidR="007F1EB3" w:rsidRPr="007F1EB3" w:rsidRDefault="007F1EB3" w:rsidP="007F1EB3">
            <w:pPr>
              <w:tabs>
                <w:tab w:val="left" w:pos="3210"/>
              </w:tabs>
              <w:ind w:right="95"/>
              <w:rPr>
                <w:szCs w:val="20"/>
              </w:rPr>
            </w:pPr>
            <w:r w:rsidRPr="007F1EB3">
              <w:rPr>
                <w:szCs w:val="20"/>
              </w:rPr>
              <w:t xml:space="preserve">Insurance Accounting: </w:t>
            </w:r>
          </w:p>
          <w:p w14:paraId="6A96A2F9" w14:textId="65B92169" w:rsidR="008C1B1B" w:rsidRPr="007F1EB3" w:rsidRDefault="007F1EB3" w:rsidP="007F1EB3">
            <w:pPr>
              <w:tabs>
                <w:tab w:val="left" w:pos="3210"/>
              </w:tabs>
              <w:ind w:right="95"/>
              <w:rPr>
                <w:szCs w:val="20"/>
              </w:rPr>
            </w:pPr>
            <w:r w:rsidRPr="007F1EB3">
              <w:rPr>
                <w:szCs w:val="20"/>
              </w:rPr>
              <w:t>LASAAC Guidance 2018/19</w:t>
            </w:r>
          </w:p>
          <w:p w14:paraId="52911856" w14:textId="4B77BDB6" w:rsidR="007F1EB3" w:rsidRPr="007F1EB3" w:rsidRDefault="007F1EB3" w:rsidP="007F1EB3">
            <w:pPr>
              <w:tabs>
                <w:tab w:val="left" w:pos="3210"/>
              </w:tabs>
              <w:ind w:right="95"/>
              <w:rPr>
                <w:szCs w:val="20"/>
              </w:rPr>
            </w:pPr>
          </w:p>
        </w:tc>
        <w:tc>
          <w:tcPr>
            <w:tcW w:w="1276" w:type="dxa"/>
          </w:tcPr>
          <w:p w14:paraId="36785ECA" w14:textId="677E7BA4" w:rsidR="008C1B1B" w:rsidRPr="007F1EB3" w:rsidRDefault="007F1EB3" w:rsidP="008C1B1B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Paper</w:t>
            </w:r>
          </w:p>
        </w:tc>
        <w:tc>
          <w:tcPr>
            <w:tcW w:w="2126" w:type="dxa"/>
            <w:shd w:val="clear" w:color="auto" w:fill="auto"/>
          </w:tcPr>
          <w:p w14:paraId="235F900F" w14:textId="15016EEB" w:rsidR="008C1B1B" w:rsidRPr="007F1EB3" w:rsidRDefault="007F1EB3" w:rsidP="008C1B1B">
            <w:pPr>
              <w:tabs>
                <w:tab w:val="right" w:pos="9214"/>
              </w:tabs>
              <w:ind w:right="95"/>
              <w:rPr>
                <w:szCs w:val="20"/>
              </w:rPr>
            </w:pPr>
            <w:r w:rsidRPr="007F1EB3">
              <w:rPr>
                <w:szCs w:val="20"/>
              </w:rPr>
              <w:t>Approve</w:t>
            </w:r>
          </w:p>
        </w:tc>
      </w:tr>
      <w:tr w:rsidR="008E39BA" w:rsidRPr="007F1EB3" w14:paraId="1C76F936" w14:textId="77777777" w:rsidTr="000C34FA">
        <w:tc>
          <w:tcPr>
            <w:tcW w:w="709" w:type="dxa"/>
            <w:shd w:val="clear" w:color="auto" w:fill="auto"/>
          </w:tcPr>
          <w:p w14:paraId="48892B22" w14:textId="02922155" w:rsidR="008E39BA" w:rsidRPr="007F1EB3" w:rsidRDefault="007F1EB3" w:rsidP="000C34FA">
            <w:pPr>
              <w:tabs>
                <w:tab w:val="right" w:pos="9214"/>
              </w:tabs>
              <w:rPr>
                <w:szCs w:val="20"/>
              </w:rPr>
            </w:pPr>
            <w:r w:rsidRPr="007F1EB3">
              <w:rPr>
                <w:szCs w:val="20"/>
              </w:rPr>
              <w:t>11.</w:t>
            </w:r>
          </w:p>
        </w:tc>
        <w:tc>
          <w:tcPr>
            <w:tcW w:w="4717" w:type="dxa"/>
            <w:shd w:val="clear" w:color="auto" w:fill="auto"/>
          </w:tcPr>
          <w:p w14:paraId="5148A2CC" w14:textId="27AF4108" w:rsidR="007F1EB3" w:rsidRPr="007F1EB3" w:rsidRDefault="007F1EB3" w:rsidP="0004782B">
            <w:pPr>
              <w:tabs>
                <w:tab w:val="right" w:pos="9214"/>
              </w:tabs>
              <w:ind w:right="95"/>
              <w:rPr>
                <w:szCs w:val="20"/>
              </w:rPr>
            </w:pPr>
            <w:r w:rsidRPr="007F1EB3">
              <w:rPr>
                <w:szCs w:val="20"/>
              </w:rPr>
              <w:t>Elimination of Internal Transactions 2018/19</w:t>
            </w:r>
          </w:p>
        </w:tc>
        <w:tc>
          <w:tcPr>
            <w:tcW w:w="1276" w:type="dxa"/>
          </w:tcPr>
          <w:p w14:paraId="6A9A5814" w14:textId="578352A9" w:rsidR="008E39BA" w:rsidRPr="007F1EB3" w:rsidRDefault="0004782B" w:rsidP="008C4A12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Verbal</w:t>
            </w:r>
          </w:p>
        </w:tc>
        <w:tc>
          <w:tcPr>
            <w:tcW w:w="2126" w:type="dxa"/>
            <w:shd w:val="clear" w:color="auto" w:fill="auto"/>
          </w:tcPr>
          <w:p w14:paraId="3E31EDA7" w14:textId="0F2E6967" w:rsidR="008E39BA" w:rsidRPr="007F1EB3" w:rsidRDefault="007F1EB3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  <w:r w:rsidRPr="007F1EB3">
              <w:rPr>
                <w:szCs w:val="20"/>
              </w:rPr>
              <w:t>Discuss</w:t>
            </w:r>
          </w:p>
        </w:tc>
      </w:tr>
      <w:tr w:rsidR="00E21D20" w:rsidRPr="007F1EB3" w14:paraId="03497643" w14:textId="77777777" w:rsidTr="000C34FA">
        <w:tc>
          <w:tcPr>
            <w:tcW w:w="709" w:type="dxa"/>
            <w:shd w:val="clear" w:color="auto" w:fill="auto"/>
          </w:tcPr>
          <w:p w14:paraId="4268C6D7" w14:textId="344A990B" w:rsidR="00E21D20" w:rsidRPr="007F1EB3" w:rsidRDefault="00E21D20" w:rsidP="000C34FA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12.</w:t>
            </w:r>
          </w:p>
        </w:tc>
        <w:tc>
          <w:tcPr>
            <w:tcW w:w="4717" w:type="dxa"/>
            <w:shd w:val="clear" w:color="auto" w:fill="auto"/>
          </w:tcPr>
          <w:p w14:paraId="48A0FE12" w14:textId="19C0771C" w:rsidR="00E21D20" w:rsidRPr="007F1EB3" w:rsidRDefault="00E21D20" w:rsidP="0004782B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Valuation of property</w:t>
            </w:r>
          </w:p>
        </w:tc>
        <w:tc>
          <w:tcPr>
            <w:tcW w:w="1276" w:type="dxa"/>
          </w:tcPr>
          <w:p w14:paraId="633FDBD1" w14:textId="07A63435" w:rsidR="00E21D20" w:rsidRDefault="00E21D20" w:rsidP="008C4A12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 xml:space="preserve">Verbal </w:t>
            </w:r>
          </w:p>
        </w:tc>
        <w:tc>
          <w:tcPr>
            <w:tcW w:w="2126" w:type="dxa"/>
            <w:shd w:val="clear" w:color="auto" w:fill="auto"/>
          </w:tcPr>
          <w:p w14:paraId="0E2D903A" w14:textId="77777777" w:rsidR="00E21D20" w:rsidRDefault="00E21D20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Discuss</w:t>
            </w:r>
          </w:p>
          <w:p w14:paraId="23E0D49E" w14:textId="77777777" w:rsidR="00E21D20" w:rsidRPr="007F1EB3" w:rsidRDefault="00E21D20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</w:tr>
      <w:tr w:rsidR="000E188A" w:rsidRPr="00204230" w14:paraId="57F04AFD" w14:textId="77777777" w:rsidTr="000C34FA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2797676" w14:textId="0502B2AD" w:rsidR="000E188A" w:rsidRPr="00204230" w:rsidRDefault="000E188A" w:rsidP="00DD2C8C">
            <w:pPr>
              <w:tabs>
                <w:tab w:val="right" w:pos="9214"/>
              </w:tabs>
              <w:rPr>
                <w:szCs w:val="20"/>
              </w:rPr>
            </w:pPr>
          </w:p>
        </w:tc>
        <w:tc>
          <w:tcPr>
            <w:tcW w:w="5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8C26B80" w14:textId="6A3116DF" w:rsidR="000E188A" w:rsidRPr="00204230" w:rsidRDefault="0004782B" w:rsidP="007F1EB3">
            <w:pPr>
              <w:tabs>
                <w:tab w:val="right" w:pos="9214"/>
              </w:tabs>
              <w:rPr>
                <w:b/>
                <w:szCs w:val="20"/>
              </w:rPr>
            </w:pPr>
            <w:r>
              <w:rPr>
                <w:b/>
                <w:szCs w:val="20"/>
              </w:rPr>
              <w:t>Standing Items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A2F727" w14:textId="77777777" w:rsidR="000E188A" w:rsidRPr="00204230" w:rsidRDefault="000E188A" w:rsidP="000C34FA">
            <w:pPr>
              <w:tabs>
                <w:tab w:val="right" w:pos="9214"/>
              </w:tabs>
              <w:rPr>
                <w:b/>
                <w:szCs w:val="20"/>
              </w:rPr>
            </w:pPr>
          </w:p>
        </w:tc>
      </w:tr>
      <w:tr w:rsidR="0004782B" w:rsidRPr="003355C9" w14:paraId="2FAE1885" w14:textId="77777777" w:rsidTr="000C34FA">
        <w:tc>
          <w:tcPr>
            <w:tcW w:w="709" w:type="dxa"/>
            <w:shd w:val="clear" w:color="auto" w:fill="auto"/>
          </w:tcPr>
          <w:p w14:paraId="4DCF129D" w14:textId="6FD35387" w:rsidR="0004782B" w:rsidRDefault="00E21D20" w:rsidP="0004782B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13</w:t>
            </w:r>
            <w:r w:rsidR="0004782B">
              <w:rPr>
                <w:szCs w:val="20"/>
              </w:rPr>
              <w:t>.</w:t>
            </w:r>
          </w:p>
        </w:tc>
        <w:tc>
          <w:tcPr>
            <w:tcW w:w="4717" w:type="dxa"/>
          </w:tcPr>
          <w:p w14:paraId="1FF8C4E1" w14:textId="77777777" w:rsidR="0004782B" w:rsidRDefault="0004782B" w:rsidP="0004782B">
            <w:pPr>
              <w:tabs>
                <w:tab w:val="right" w:pos="9214"/>
              </w:tabs>
              <w:ind w:right="95"/>
            </w:pPr>
            <w:r>
              <w:t>Audit Scotland Update</w:t>
            </w:r>
          </w:p>
          <w:p w14:paraId="1C09FF08" w14:textId="64E18891" w:rsidR="00925500" w:rsidRPr="00F56BB7" w:rsidRDefault="00925500" w:rsidP="0004782B">
            <w:pPr>
              <w:tabs>
                <w:tab w:val="right" w:pos="9214"/>
              </w:tabs>
              <w:ind w:right="95"/>
            </w:pPr>
          </w:p>
        </w:tc>
        <w:tc>
          <w:tcPr>
            <w:tcW w:w="1276" w:type="dxa"/>
          </w:tcPr>
          <w:p w14:paraId="4689A242" w14:textId="636066D4" w:rsidR="0004782B" w:rsidRPr="00F56BB7" w:rsidRDefault="0004782B" w:rsidP="0004782B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Verbal</w:t>
            </w:r>
          </w:p>
        </w:tc>
        <w:tc>
          <w:tcPr>
            <w:tcW w:w="2126" w:type="dxa"/>
          </w:tcPr>
          <w:p w14:paraId="29229B57" w14:textId="38795620" w:rsidR="0004782B" w:rsidRPr="00F56BB7" w:rsidRDefault="0004782B" w:rsidP="0004782B">
            <w:pPr>
              <w:tabs>
                <w:tab w:val="right" w:pos="9214"/>
              </w:tabs>
              <w:ind w:right="95"/>
            </w:pPr>
            <w:r w:rsidRPr="004D7735">
              <w:rPr>
                <w:szCs w:val="20"/>
              </w:rPr>
              <w:t>Note</w:t>
            </w:r>
          </w:p>
        </w:tc>
      </w:tr>
      <w:tr w:rsidR="0004782B" w:rsidRPr="003355C9" w14:paraId="2531C794" w14:textId="77777777" w:rsidTr="006C74F8">
        <w:tc>
          <w:tcPr>
            <w:tcW w:w="709" w:type="dxa"/>
            <w:shd w:val="clear" w:color="auto" w:fill="auto"/>
          </w:tcPr>
          <w:p w14:paraId="385C796C" w14:textId="1FF900D9" w:rsidR="0004782B" w:rsidRDefault="00E21D20" w:rsidP="0004782B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14</w:t>
            </w:r>
            <w:r w:rsidR="0004782B">
              <w:rPr>
                <w:szCs w:val="20"/>
              </w:rPr>
              <w:t>.</w:t>
            </w:r>
          </w:p>
        </w:tc>
        <w:tc>
          <w:tcPr>
            <w:tcW w:w="4717" w:type="dxa"/>
          </w:tcPr>
          <w:p w14:paraId="25A5A237" w14:textId="77777777" w:rsidR="0004782B" w:rsidRDefault="0004782B" w:rsidP="0004782B">
            <w:pPr>
              <w:tabs>
                <w:tab w:val="right" w:pos="9214"/>
              </w:tabs>
              <w:ind w:right="95"/>
            </w:pPr>
            <w:r>
              <w:t>Scottish Government Update</w:t>
            </w:r>
          </w:p>
          <w:p w14:paraId="4EAB0903" w14:textId="3B4110E5" w:rsidR="00925500" w:rsidRPr="00F56BB7" w:rsidRDefault="00925500" w:rsidP="0004782B">
            <w:pPr>
              <w:tabs>
                <w:tab w:val="right" w:pos="9214"/>
              </w:tabs>
              <w:ind w:right="95"/>
            </w:pPr>
          </w:p>
        </w:tc>
        <w:tc>
          <w:tcPr>
            <w:tcW w:w="1276" w:type="dxa"/>
          </w:tcPr>
          <w:p w14:paraId="12859DB2" w14:textId="0455C1C3" w:rsidR="0004782B" w:rsidRPr="00F56BB7" w:rsidRDefault="0004782B" w:rsidP="0004782B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Verbal</w:t>
            </w:r>
          </w:p>
        </w:tc>
        <w:tc>
          <w:tcPr>
            <w:tcW w:w="2126" w:type="dxa"/>
          </w:tcPr>
          <w:p w14:paraId="2AFF74D5" w14:textId="21E9EACF" w:rsidR="0004782B" w:rsidRPr="00F56BB7" w:rsidRDefault="0004782B" w:rsidP="0004782B">
            <w:pPr>
              <w:tabs>
                <w:tab w:val="right" w:pos="9214"/>
              </w:tabs>
              <w:ind w:right="95"/>
            </w:pPr>
            <w:r w:rsidRPr="004D7735">
              <w:rPr>
                <w:szCs w:val="20"/>
              </w:rPr>
              <w:t>Note</w:t>
            </w:r>
          </w:p>
        </w:tc>
      </w:tr>
      <w:tr w:rsidR="0004782B" w:rsidRPr="003355C9" w14:paraId="37FD1D27" w14:textId="77777777" w:rsidTr="006C74F8">
        <w:tc>
          <w:tcPr>
            <w:tcW w:w="709" w:type="dxa"/>
            <w:shd w:val="clear" w:color="auto" w:fill="auto"/>
          </w:tcPr>
          <w:p w14:paraId="01C23516" w14:textId="21C40FF3" w:rsidR="0004782B" w:rsidRDefault="00E21D20" w:rsidP="0004782B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15</w:t>
            </w:r>
            <w:r w:rsidR="0004782B">
              <w:rPr>
                <w:szCs w:val="20"/>
              </w:rPr>
              <w:t>.</w:t>
            </w:r>
          </w:p>
        </w:tc>
        <w:tc>
          <w:tcPr>
            <w:tcW w:w="4717" w:type="dxa"/>
          </w:tcPr>
          <w:p w14:paraId="5E4CCD7A" w14:textId="77777777" w:rsidR="0004782B" w:rsidRDefault="0004782B" w:rsidP="0004782B">
            <w:pPr>
              <w:tabs>
                <w:tab w:val="right" w:pos="9214"/>
              </w:tabs>
              <w:ind w:right="95"/>
            </w:pPr>
            <w:r>
              <w:t>CIPFA Update</w:t>
            </w:r>
          </w:p>
          <w:p w14:paraId="127B48F0" w14:textId="4A320273" w:rsidR="00925500" w:rsidRPr="00F56BB7" w:rsidRDefault="00925500" w:rsidP="0004782B">
            <w:pPr>
              <w:tabs>
                <w:tab w:val="right" w:pos="9214"/>
              </w:tabs>
              <w:ind w:right="95"/>
            </w:pPr>
          </w:p>
        </w:tc>
        <w:tc>
          <w:tcPr>
            <w:tcW w:w="1276" w:type="dxa"/>
          </w:tcPr>
          <w:p w14:paraId="1EA9DEA8" w14:textId="68F71B25" w:rsidR="0004782B" w:rsidRPr="00F56BB7" w:rsidRDefault="0004782B" w:rsidP="0004782B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Verbal</w:t>
            </w:r>
          </w:p>
        </w:tc>
        <w:tc>
          <w:tcPr>
            <w:tcW w:w="2126" w:type="dxa"/>
          </w:tcPr>
          <w:p w14:paraId="75CF97BD" w14:textId="25E1D13B" w:rsidR="0004782B" w:rsidRPr="00F56BB7" w:rsidRDefault="0004782B" w:rsidP="0004782B">
            <w:pPr>
              <w:tabs>
                <w:tab w:val="right" w:pos="9214"/>
              </w:tabs>
              <w:ind w:right="95"/>
            </w:pPr>
            <w:r w:rsidRPr="004D7735">
              <w:rPr>
                <w:szCs w:val="20"/>
              </w:rPr>
              <w:t>Note</w:t>
            </w:r>
          </w:p>
        </w:tc>
      </w:tr>
      <w:tr w:rsidR="0004782B" w:rsidRPr="003355C9" w14:paraId="33FC876F" w14:textId="77777777" w:rsidTr="003A154B">
        <w:tc>
          <w:tcPr>
            <w:tcW w:w="709" w:type="dxa"/>
            <w:shd w:val="clear" w:color="auto" w:fill="auto"/>
          </w:tcPr>
          <w:p w14:paraId="26D6EFFF" w14:textId="3B4ED6E5" w:rsidR="0004782B" w:rsidRPr="00650DFF" w:rsidRDefault="00E21D20" w:rsidP="0004782B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16</w:t>
            </w:r>
            <w:r w:rsidR="0004782B">
              <w:rPr>
                <w:szCs w:val="20"/>
              </w:rPr>
              <w:t>.</w:t>
            </w:r>
          </w:p>
        </w:tc>
        <w:tc>
          <w:tcPr>
            <w:tcW w:w="4717" w:type="dxa"/>
          </w:tcPr>
          <w:p w14:paraId="4373B5AF" w14:textId="77777777" w:rsidR="0004782B" w:rsidRDefault="0004782B" w:rsidP="0004782B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AOCB</w:t>
            </w:r>
          </w:p>
          <w:p w14:paraId="1EC1C9C7" w14:textId="4FD45FE9" w:rsidR="00925500" w:rsidRPr="00650DFF" w:rsidRDefault="00925500" w:rsidP="0004782B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1276" w:type="dxa"/>
          </w:tcPr>
          <w:p w14:paraId="0B669D5B" w14:textId="7231AB57" w:rsidR="0004782B" w:rsidRPr="00800A7C" w:rsidRDefault="0004782B" w:rsidP="0004782B">
            <w:pPr>
              <w:tabs>
                <w:tab w:val="right" w:pos="9214"/>
              </w:tabs>
              <w:ind w:right="95"/>
              <w:rPr>
                <w:szCs w:val="20"/>
              </w:rPr>
            </w:pPr>
            <w:r>
              <w:rPr>
                <w:szCs w:val="20"/>
              </w:rPr>
              <w:t>Verbal</w:t>
            </w:r>
          </w:p>
        </w:tc>
        <w:tc>
          <w:tcPr>
            <w:tcW w:w="2126" w:type="dxa"/>
          </w:tcPr>
          <w:p w14:paraId="7AAF592A" w14:textId="63248997" w:rsidR="0004782B" w:rsidRPr="0098699A" w:rsidRDefault="0004782B" w:rsidP="0004782B">
            <w:pPr>
              <w:tabs>
                <w:tab w:val="right" w:pos="9214"/>
              </w:tabs>
              <w:ind w:right="95"/>
              <w:rPr>
                <w:szCs w:val="20"/>
              </w:rPr>
            </w:pPr>
            <w:r w:rsidRPr="004D7735">
              <w:rPr>
                <w:szCs w:val="20"/>
              </w:rPr>
              <w:t>Note</w:t>
            </w:r>
          </w:p>
        </w:tc>
      </w:tr>
      <w:tr w:rsidR="008E39BA" w:rsidRPr="00204230" w14:paraId="5EB2DC06" w14:textId="77777777" w:rsidTr="003A154B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F5AC287" w14:textId="77777777" w:rsidR="008E39BA" w:rsidRPr="00204230" w:rsidRDefault="008E39BA" w:rsidP="008E39BA">
            <w:pPr>
              <w:tabs>
                <w:tab w:val="right" w:pos="9214"/>
              </w:tabs>
              <w:rPr>
                <w:szCs w:val="20"/>
              </w:rPr>
            </w:pPr>
          </w:p>
        </w:tc>
        <w:tc>
          <w:tcPr>
            <w:tcW w:w="5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7E5B15A" w14:textId="057DF7F3" w:rsidR="008E39BA" w:rsidRPr="00204230" w:rsidRDefault="008E39BA" w:rsidP="008E39BA">
            <w:pPr>
              <w:tabs>
                <w:tab w:val="right" w:pos="9214"/>
              </w:tabs>
              <w:rPr>
                <w:b/>
                <w:szCs w:val="20"/>
              </w:rPr>
            </w:pPr>
            <w:r>
              <w:rPr>
                <w:b/>
                <w:szCs w:val="20"/>
              </w:rPr>
              <w:t>Next Meeting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D18A4A" w14:textId="77777777" w:rsidR="008E39BA" w:rsidRPr="00204230" w:rsidRDefault="008E39BA" w:rsidP="008E39BA">
            <w:pPr>
              <w:tabs>
                <w:tab w:val="right" w:pos="9214"/>
              </w:tabs>
              <w:rPr>
                <w:b/>
                <w:szCs w:val="20"/>
              </w:rPr>
            </w:pPr>
          </w:p>
        </w:tc>
      </w:tr>
      <w:tr w:rsidR="000C34FA" w:rsidRPr="003355C9" w14:paraId="1B583AC5" w14:textId="77777777" w:rsidTr="000C34FA">
        <w:tc>
          <w:tcPr>
            <w:tcW w:w="709" w:type="dxa"/>
            <w:shd w:val="clear" w:color="auto" w:fill="auto"/>
          </w:tcPr>
          <w:p w14:paraId="3ABB2079" w14:textId="6A542B21" w:rsidR="000C34FA" w:rsidRDefault="00502F21" w:rsidP="00D35060">
            <w:pPr>
              <w:tabs>
                <w:tab w:val="right" w:pos="9214"/>
              </w:tabs>
              <w:rPr>
                <w:szCs w:val="20"/>
              </w:rPr>
            </w:pPr>
            <w:r>
              <w:rPr>
                <w:szCs w:val="20"/>
              </w:rPr>
              <w:t>1</w:t>
            </w:r>
            <w:r w:rsidR="00E21D20">
              <w:rPr>
                <w:szCs w:val="20"/>
              </w:rPr>
              <w:t>7</w:t>
            </w:r>
            <w:r w:rsidR="008E39BA">
              <w:rPr>
                <w:szCs w:val="20"/>
              </w:rPr>
              <w:t>.</w:t>
            </w:r>
          </w:p>
        </w:tc>
        <w:tc>
          <w:tcPr>
            <w:tcW w:w="4717" w:type="dxa"/>
            <w:shd w:val="clear" w:color="auto" w:fill="auto"/>
          </w:tcPr>
          <w:p w14:paraId="1A80232A" w14:textId="3274BCCB" w:rsidR="000C34FA" w:rsidRDefault="00531FF4" w:rsidP="008E39BA">
            <w:pPr>
              <w:rPr>
                <w:szCs w:val="20"/>
              </w:rPr>
            </w:pPr>
            <w:r>
              <w:rPr>
                <w:szCs w:val="20"/>
              </w:rPr>
              <w:t>T</w:t>
            </w:r>
            <w:r w:rsidR="0004782B">
              <w:rPr>
                <w:szCs w:val="20"/>
              </w:rPr>
              <w:t>uesday</w:t>
            </w:r>
            <w:r w:rsidR="00D44666">
              <w:rPr>
                <w:szCs w:val="20"/>
              </w:rPr>
              <w:t xml:space="preserve"> </w:t>
            </w:r>
            <w:r w:rsidR="0004782B">
              <w:rPr>
                <w:szCs w:val="20"/>
              </w:rPr>
              <w:t xml:space="preserve">23 October </w:t>
            </w:r>
            <w:r w:rsidR="008E39BA">
              <w:rPr>
                <w:szCs w:val="20"/>
              </w:rPr>
              <w:t>2018</w:t>
            </w:r>
          </w:p>
          <w:p w14:paraId="37D985B1" w14:textId="5EDE12C8" w:rsidR="008E39BA" w:rsidRPr="003355C9" w:rsidRDefault="008B458E" w:rsidP="00531FF4">
            <w:pPr>
              <w:rPr>
                <w:szCs w:val="20"/>
              </w:rPr>
            </w:pPr>
            <w:r>
              <w:rPr>
                <w:szCs w:val="20"/>
              </w:rPr>
              <w:t>CIPFA, 160 Dundee Street, Edinburgh EH11 1DQ</w:t>
            </w:r>
          </w:p>
        </w:tc>
        <w:tc>
          <w:tcPr>
            <w:tcW w:w="1276" w:type="dxa"/>
          </w:tcPr>
          <w:p w14:paraId="2EEAB8EF" w14:textId="77777777" w:rsidR="000C34FA" w:rsidRPr="003355C9" w:rsidRDefault="000C34FA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7DC5764C" w14:textId="77777777" w:rsidR="000C34FA" w:rsidRPr="000E188A" w:rsidRDefault="000C34FA" w:rsidP="000C34FA">
            <w:pPr>
              <w:tabs>
                <w:tab w:val="right" w:pos="9214"/>
              </w:tabs>
              <w:ind w:right="95"/>
              <w:rPr>
                <w:szCs w:val="20"/>
              </w:rPr>
            </w:pPr>
          </w:p>
        </w:tc>
      </w:tr>
    </w:tbl>
    <w:p w14:paraId="1EDB7139" w14:textId="77F31ECE" w:rsidR="004C6F61" w:rsidRDefault="004C6F61" w:rsidP="001B6CAE">
      <w:pPr>
        <w:tabs>
          <w:tab w:val="left" w:pos="5070"/>
        </w:tabs>
        <w:rPr>
          <w:szCs w:val="20"/>
        </w:rPr>
      </w:pPr>
    </w:p>
    <w:sectPr w:rsidR="004C6F61" w:rsidSect="006B3E38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440" w:header="426" w:footer="8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B6FF8" w14:textId="77777777" w:rsidR="0065712A" w:rsidRDefault="0065712A">
      <w:r>
        <w:separator/>
      </w:r>
    </w:p>
  </w:endnote>
  <w:endnote w:type="continuationSeparator" w:id="0">
    <w:p w14:paraId="306BFA5D" w14:textId="77777777" w:rsidR="0065712A" w:rsidRDefault="00657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3A257" w14:textId="77777777" w:rsidR="009A2B2C" w:rsidRPr="008F2BE6" w:rsidRDefault="009A2B2C" w:rsidP="009A2B2C">
    <w:pPr>
      <w:tabs>
        <w:tab w:val="center" w:pos="4153"/>
        <w:tab w:val="right" w:pos="8306"/>
      </w:tabs>
      <w:jc w:val="center"/>
      <w:rPr>
        <w:sz w:val="22"/>
        <w:szCs w:val="22"/>
        <w:lang w:eastAsia="en-GB"/>
      </w:rPr>
    </w:pPr>
    <w:r w:rsidRPr="008F2BE6">
      <w:rPr>
        <w:sz w:val="22"/>
        <w:szCs w:val="22"/>
        <w:u w:val="single"/>
        <w:lang w:eastAsia="en-GB"/>
      </w:rPr>
      <w:t>LASAAC is funded by:</w:t>
    </w:r>
  </w:p>
  <w:p w14:paraId="2E87A7DE" w14:textId="77777777" w:rsidR="009A2B2C" w:rsidRPr="00BC31B8" w:rsidRDefault="009A2B2C" w:rsidP="009A2B2C">
    <w:pPr>
      <w:tabs>
        <w:tab w:val="center" w:pos="4153"/>
        <w:tab w:val="right" w:pos="8306"/>
      </w:tabs>
      <w:rPr>
        <w:sz w:val="22"/>
        <w:szCs w:val="22"/>
        <w:lang w:eastAsia="en-GB"/>
      </w:rPr>
    </w:pPr>
    <w:r w:rsidRPr="002F5BDB">
      <w:rPr>
        <w:noProof/>
        <w:lang w:eastAsia="en-GB"/>
      </w:rPr>
      <w:drawing>
        <wp:inline distT="0" distB="0" distL="0" distR="0" wp14:anchorId="181C54E0" wp14:editId="11F0C46F">
          <wp:extent cx="2076450" cy="2571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C31B8">
      <w:rPr>
        <w:sz w:val="22"/>
        <w:szCs w:val="22"/>
        <w:lang w:eastAsia="en-GB"/>
      </w:rPr>
      <w:t xml:space="preserve">                        </w:t>
    </w:r>
    <w:r w:rsidRPr="00BC31B8">
      <w:rPr>
        <w:noProof/>
        <w:sz w:val="22"/>
        <w:szCs w:val="22"/>
        <w:lang w:eastAsia="en-GB"/>
      </w:rPr>
      <w:drawing>
        <wp:inline distT="0" distB="0" distL="0" distR="0" wp14:anchorId="5CAC8C7F" wp14:editId="6296CA7D">
          <wp:extent cx="2352675" cy="409575"/>
          <wp:effectExtent l="0" t="0" r="9525" b="9525"/>
          <wp:docPr id="2" name="Picture 2" descr="Cipfa_corporate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pfa_corporate_cmy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3FB555" w14:textId="77777777" w:rsidR="009A2B2C" w:rsidRPr="00BC31B8" w:rsidRDefault="009A2B2C" w:rsidP="009A2B2C">
    <w:pPr>
      <w:tabs>
        <w:tab w:val="center" w:pos="4153"/>
        <w:tab w:val="right" w:pos="8306"/>
      </w:tabs>
      <w:jc w:val="center"/>
      <w:rPr>
        <w:sz w:val="28"/>
        <w:szCs w:val="28"/>
        <w:lang w:eastAsia="en-GB"/>
      </w:rPr>
    </w:pPr>
    <w:r w:rsidRPr="00BC31B8">
      <w:rPr>
        <w:sz w:val="30"/>
        <w:szCs w:val="30"/>
        <w:lang w:eastAsia="en-GB"/>
      </w:rPr>
      <w:t>The Scottish Government</w:t>
    </w:r>
  </w:p>
  <w:p w14:paraId="70372FF9" w14:textId="77777777" w:rsidR="009A2B2C" w:rsidRDefault="009A2B2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0ADB6" w14:textId="77777777" w:rsidR="001B6CAE" w:rsidRPr="008F2BE6" w:rsidRDefault="001B6CAE" w:rsidP="001B6CAE">
    <w:pPr>
      <w:tabs>
        <w:tab w:val="center" w:pos="4153"/>
        <w:tab w:val="right" w:pos="8306"/>
      </w:tabs>
      <w:jc w:val="center"/>
      <w:rPr>
        <w:sz w:val="22"/>
        <w:szCs w:val="22"/>
        <w:lang w:eastAsia="en-GB"/>
      </w:rPr>
    </w:pPr>
    <w:r w:rsidRPr="008F2BE6">
      <w:rPr>
        <w:sz w:val="22"/>
        <w:szCs w:val="22"/>
        <w:u w:val="single"/>
        <w:lang w:eastAsia="en-GB"/>
      </w:rPr>
      <w:t>LASAAC is funded by:</w:t>
    </w:r>
  </w:p>
  <w:p w14:paraId="6B14F535" w14:textId="77777777" w:rsidR="001B6CAE" w:rsidRPr="00BC31B8" w:rsidRDefault="001B6CAE" w:rsidP="001B6CAE">
    <w:pPr>
      <w:tabs>
        <w:tab w:val="center" w:pos="4153"/>
        <w:tab w:val="right" w:pos="8306"/>
      </w:tabs>
      <w:rPr>
        <w:sz w:val="22"/>
        <w:szCs w:val="22"/>
        <w:lang w:eastAsia="en-GB"/>
      </w:rPr>
    </w:pPr>
    <w:r w:rsidRPr="002F5BDB">
      <w:rPr>
        <w:noProof/>
        <w:lang w:eastAsia="en-GB"/>
      </w:rPr>
      <w:drawing>
        <wp:inline distT="0" distB="0" distL="0" distR="0" wp14:anchorId="591CD63F" wp14:editId="42541145">
          <wp:extent cx="2076450" cy="25717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C31B8">
      <w:rPr>
        <w:sz w:val="22"/>
        <w:szCs w:val="22"/>
        <w:lang w:eastAsia="en-GB"/>
      </w:rPr>
      <w:t xml:space="preserve">                        </w:t>
    </w:r>
    <w:r w:rsidRPr="00BC31B8">
      <w:rPr>
        <w:noProof/>
        <w:sz w:val="22"/>
        <w:szCs w:val="22"/>
        <w:lang w:eastAsia="en-GB"/>
      </w:rPr>
      <w:drawing>
        <wp:inline distT="0" distB="0" distL="0" distR="0" wp14:anchorId="2E274A80" wp14:editId="3461E073">
          <wp:extent cx="2352675" cy="409575"/>
          <wp:effectExtent l="0" t="0" r="9525" b="9525"/>
          <wp:docPr id="4" name="Picture 4" descr="Cipfa_corporate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pfa_corporate_cmy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0FE725" w14:textId="77777777" w:rsidR="001B6CAE" w:rsidRPr="00BC31B8" w:rsidRDefault="001B6CAE" w:rsidP="001B6CAE">
    <w:pPr>
      <w:tabs>
        <w:tab w:val="center" w:pos="4153"/>
        <w:tab w:val="right" w:pos="8306"/>
      </w:tabs>
      <w:jc w:val="center"/>
      <w:rPr>
        <w:sz w:val="28"/>
        <w:szCs w:val="28"/>
        <w:lang w:eastAsia="en-GB"/>
      </w:rPr>
    </w:pPr>
    <w:r w:rsidRPr="00BC31B8">
      <w:rPr>
        <w:sz w:val="30"/>
        <w:szCs w:val="30"/>
        <w:lang w:eastAsia="en-GB"/>
      </w:rPr>
      <w:t>The Scottish Government</w:t>
    </w:r>
  </w:p>
  <w:p w14:paraId="632337B4" w14:textId="77777777" w:rsidR="001B6CAE" w:rsidRDefault="001B6CAE" w:rsidP="001B6CAE">
    <w:pPr>
      <w:pStyle w:val="Footer"/>
    </w:pPr>
  </w:p>
  <w:p w14:paraId="56BCB4F1" w14:textId="29EC6E5A" w:rsidR="00BD7DEC" w:rsidRDefault="00BD7DEC" w:rsidP="00BD7DEC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B9A54" w14:textId="77777777" w:rsidR="0065712A" w:rsidRDefault="0065712A">
      <w:r>
        <w:separator/>
      </w:r>
    </w:p>
  </w:footnote>
  <w:footnote w:type="continuationSeparator" w:id="0">
    <w:p w14:paraId="382B988F" w14:textId="77777777" w:rsidR="0065712A" w:rsidRDefault="00657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00474C" w14:textId="25B6FC20" w:rsidR="001B6CAE" w:rsidRDefault="001B6CAE" w:rsidP="001B6CAE">
    <w:pPr>
      <w:pStyle w:val="Header"/>
      <w:jc w:val="center"/>
    </w:pPr>
    <w:r w:rsidRPr="00860597">
      <w:rPr>
        <w:szCs w:val="20"/>
      </w:rPr>
      <w:object w:dxaOrig="7125" w:dyaOrig="3060" w14:anchorId="26A512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9.25pt;height:51.75pt" o:ole="">
          <v:imagedata r:id="rId1" o:title=""/>
        </v:shape>
        <o:OLEObject Type="Embed" ProgID="PBrush" ShapeID="_x0000_i1025" DrawAspect="Content" ObjectID="_1595948420" r:id="rId2"/>
      </w:obje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3DB22" w14:textId="2758EDB3" w:rsidR="001B6CAE" w:rsidRDefault="001B6CAE" w:rsidP="001B6CAE">
    <w:pPr>
      <w:pStyle w:val="Header"/>
      <w:jc w:val="center"/>
    </w:pPr>
    <w:r w:rsidRPr="00860597">
      <w:rPr>
        <w:szCs w:val="20"/>
      </w:rPr>
      <w:object w:dxaOrig="7125" w:dyaOrig="3060" w14:anchorId="3FEAA2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9.25pt;height:51.75pt" o:ole="">
          <v:imagedata r:id="rId1" o:title=""/>
        </v:shape>
        <o:OLEObject Type="Embed" ProgID="PBrush" ShapeID="_x0000_i1026" DrawAspect="Content" ObjectID="_1595948421" r:id="rId2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1AD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062CD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B4B6E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5ACF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46E40D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1AA1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F662E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3C016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B8864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3C18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12447"/>
    <w:multiLevelType w:val="hybridMultilevel"/>
    <w:tmpl w:val="D996CE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D24026"/>
    <w:multiLevelType w:val="hybridMultilevel"/>
    <w:tmpl w:val="FAB6E25C"/>
    <w:lvl w:ilvl="0" w:tplc="0F707BB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C15543"/>
    <w:multiLevelType w:val="hybridMultilevel"/>
    <w:tmpl w:val="4E9E5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CF78F3"/>
    <w:multiLevelType w:val="hybridMultilevel"/>
    <w:tmpl w:val="AAF05D92"/>
    <w:lvl w:ilvl="0" w:tplc="0809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236E"/>
    <w:multiLevelType w:val="hybridMultilevel"/>
    <w:tmpl w:val="2C32D75C"/>
    <w:lvl w:ilvl="0" w:tplc="0809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4A4047"/>
    <w:multiLevelType w:val="hybridMultilevel"/>
    <w:tmpl w:val="574C7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E4E06"/>
    <w:multiLevelType w:val="hybridMultilevel"/>
    <w:tmpl w:val="18CC916A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45994989"/>
    <w:multiLevelType w:val="hybridMultilevel"/>
    <w:tmpl w:val="09ECF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225061"/>
    <w:multiLevelType w:val="hybridMultilevel"/>
    <w:tmpl w:val="A8182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54B10"/>
    <w:multiLevelType w:val="hybridMultilevel"/>
    <w:tmpl w:val="95F42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C0E77"/>
    <w:multiLevelType w:val="hybridMultilevel"/>
    <w:tmpl w:val="2D300004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0D82A04"/>
    <w:multiLevelType w:val="hybridMultilevel"/>
    <w:tmpl w:val="5D6A37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6675C5"/>
    <w:multiLevelType w:val="hybridMultilevel"/>
    <w:tmpl w:val="B704A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A064E2"/>
    <w:multiLevelType w:val="hybridMultilevel"/>
    <w:tmpl w:val="1E9480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BC5BE9"/>
    <w:multiLevelType w:val="hybridMultilevel"/>
    <w:tmpl w:val="74D6C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E35C78"/>
    <w:multiLevelType w:val="hybridMultilevel"/>
    <w:tmpl w:val="3D9AC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ED5958"/>
    <w:multiLevelType w:val="hybridMultilevel"/>
    <w:tmpl w:val="77B02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9A006D"/>
    <w:multiLevelType w:val="hybridMultilevel"/>
    <w:tmpl w:val="D69A58B6"/>
    <w:lvl w:ilvl="0" w:tplc="EDCAF0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61CC"/>
    <w:multiLevelType w:val="hybridMultilevel"/>
    <w:tmpl w:val="D43464CA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E2F2EAC"/>
    <w:multiLevelType w:val="hybridMultilevel"/>
    <w:tmpl w:val="25F0EA8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390577"/>
    <w:multiLevelType w:val="hybridMultilevel"/>
    <w:tmpl w:val="98C2C7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0"/>
  </w:num>
  <w:num w:numId="12">
    <w:abstractNumId w:val="22"/>
  </w:num>
  <w:num w:numId="13">
    <w:abstractNumId w:val="28"/>
  </w:num>
  <w:num w:numId="14">
    <w:abstractNumId w:val="24"/>
  </w:num>
  <w:num w:numId="15">
    <w:abstractNumId w:val="18"/>
  </w:num>
  <w:num w:numId="16">
    <w:abstractNumId w:val="21"/>
  </w:num>
  <w:num w:numId="17">
    <w:abstractNumId w:val="20"/>
  </w:num>
  <w:num w:numId="18">
    <w:abstractNumId w:val="19"/>
  </w:num>
  <w:num w:numId="19">
    <w:abstractNumId w:val="25"/>
  </w:num>
  <w:num w:numId="20">
    <w:abstractNumId w:val="10"/>
  </w:num>
  <w:num w:numId="21">
    <w:abstractNumId w:val="23"/>
  </w:num>
  <w:num w:numId="22">
    <w:abstractNumId w:val="26"/>
  </w:num>
  <w:num w:numId="23">
    <w:abstractNumId w:val="17"/>
  </w:num>
  <w:num w:numId="24">
    <w:abstractNumId w:val="29"/>
  </w:num>
  <w:num w:numId="25">
    <w:abstractNumId w:val="11"/>
  </w:num>
  <w:num w:numId="26">
    <w:abstractNumId w:val="27"/>
  </w:num>
  <w:num w:numId="27">
    <w:abstractNumId w:val="12"/>
  </w:num>
  <w:num w:numId="28">
    <w:abstractNumId w:val="15"/>
  </w:num>
  <w:num w:numId="29">
    <w:abstractNumId w:val="16"/>
  </w:num>
  <w:num w:numId="30">
    <w:abstractNumId w:val="14"/>
  </w:num>
  <w:num w:numId="31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displayHorizontalDrawingGridEvery w:val="2"/>
  <w:displayVerticalDrawingGridEvery w:val="2"/>
  <w:doNotUseMarginsForDrawingGridOrigin/>
  <w:drawingGridHorizontalOrigin w:val="1418"/>
  <w:drawingGridVerticalOrigin w:val="1531"/>
  <w:noPunctuationKerning/>
  <w:characterSpacingControl w:val="doNotCompress"/>
  <w:hdrShapeDefaults>
    <o:shapedefaults v:ext="edit" spidmax="4096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28B"/>
    <w:rsid w:val="00002DCC"/>
    <w:rsid w:val="00012776"/>
    <w:rsid w:val="00022541"/>
    <w:rsid w:val="000234E2"/>
    <w:rsid w:val="0002352F"/>
    <w:rsid w:val="00034959"/>
    <w:rsid w:val="000370C2"/>
    <w:rsid w:val="000409B1"/>
    <w:rsid w:val="000430F3"/>
    <w:rsid w:val="00043E22"/>
    <w:rsid w:val="0004782B"/>
    <w:rsid w:val="00050E0E"/>
    <w:rsid w:val="000618F6"/>
    <w:rsid w:val="00062C69"/>
    <w:rsid w:val="0007275A"/>
    <w:rsid w:val="000740D4"/>
    <w:rsid w:val="0007443B"/>
    <w:rsid w:val="00080F2B"/>
    <w:rsid w:val="000843FF"/>
    <w:rsid w:val="00085C89"/>
    <w:rsid w:val="000A0ACA"/>
    <w:rsid w:val="000A514D"/>
    <w:rsid w:val="000A7D25"/>
    <w:rsid w:val="000B1243"/>
    <w:rsid w:val="000B7839"/>
    <w:rsid w:val="000C0AE7"/>
    <w:rsid w:val="000C32E4"/>
    <w:rsid w:val="000C34FA"/>
    <w:rsid w:val="000C3D28"/>
    <w:rsid w:val="000C3F0B"/>
    <w:rsid w:val="000C587D"/>
    <w:rsid w:val="000D1C5F"/>
    <w:rsid w:val="000D7DC6"/>
    <w:rsid w:val="000E188A"/>
    <w:rsid w:val="000E4541"/>
    <w:rsid w:val="000F54F2"/>
    <w:rsid w:val="000F6A06"/>
    <w:rsid w:val="000F6D4E"/>
    <w:rsid w:val="000F748F"/>
    <w:rsid w:val="00103149"/>
    <w:rsid w:val="00103719"/>
    <w:rsid w:val="001079B8"/>
    <w:rsid w:val="00111A12"/>
    <w:rsid w:val="00114F42"/>
    <w:rsid w:val="00115463"/>
    <w:rsid w:val="001174EE"/>
    <w:rsid w:val="00123958"/>
    <w:rsid w:val="00133932"/>
    <w:rsid w:val="00140D55"/>
    <w:rsid w:val="001421B9"/>
    <w:rsid w:val="001431DA"/>
    <w:rsid w:val="00146561"/>
    <w:rsid w:val="00156C90"/>
    <w:rsid w:val="0015751B"/>
    <w:rsid w:val="00167E8C"/>
    <w:rsid w:val="001756C3"/>
    <w:rsid w:val="00177AFE"/>
    <w:rsid w:val="00180590"/>
    <w:rsid w:val="001866F0"/>
    <w:rsid w:val="00192DCB"/>
    <w:rsid w:val="001B0D47"/>
    <w:rsid w:val="001B6CAE"/>
    <w:rsid w:val="001B707D"/>
    <w:rsid w:val="001B7774"/>
    <w:rsid w:val="001C402A"/>
    <w:rsid w:val="001C581F"/>
    <w:rsid w:val="001D0459"/>
    <w:rsid w:val="001E50B1"/>
    <w:rsid w:val="001E5304"/>
    <w:rsid w:val="001F0AEA"/>
    <w:rsid w:val="001F0C5F"/>
    <w:rsid w:val="001F2A29"/>
    <w:rsid w:val="001F2A92"/>
    <w:rsid w:val="001F7204"/>
    <w:rsid w:val="00201AA8"/>
    <w:rsid w:val="002031DC"/>
    <w:rsid w:val="00204230"/>
    <w:rsid w:val="00220CC3"/>
    <w:rsid w:val="00226848"/>
    <w:rsid w:val="00242DB4"/>
    <w:rsid w:val="002433AB"/>
    <w:rsid w:val="002442BD"/>
    <w:rsid w:val="00246DAA"/>
    <w:rsid w:val="00257D23"/>
    <w:rsid w:val="00261FFA"/>
    <w:rsid w:val="0026310B"/>
    <w:rsid w:val="00264A2B"/>
    <w:rsid w:val="00266D2B"/>
    <w:rsid w:val="00267343"/>
    <w:rsid w:val="002749DA"/>
    <w:rsid w:val="0027660D"/>
    <w:rsid w:val="002774BA"/>
    <w:rsid w:val="00281B1B"/>
    <w:rsid w:val="00286A4F"/>
    <w:rsid w:val="002874C0"/>
    <w:rsid w:val="00291768"/>
    <w:rsid w:val="00297383"/>
    <w:rsid w:val="002A4991"/>
    <w:rsid w:val="002B57F9"/>
    <w:rsid w:val="002B7365"/>
    <w:rsid w:val="002C5A35"/>
    <w:rsid w:val="002D76AC"/>
    <w:rsid w:val="002E3CFC"/>
    <w:rsid w:val="002E4ABF"/>
    <w:rsid w:val="002E4F38"/>
    <w:rsid w:val="002F4B52"/>
    <w:rsid w:val="00302F07"/>
    <w:rsid w:val="00305EE0"/>
    <w:rsid w:val="00311EAC"/>
    <w:rsid w:val="0032126C"/>
    <w:rsid w:val="003256B7"/>
    <w:rsid w:val="0032628D"/>
    <w:rsid w:val="00330DFC"/>
    <w:rsid w:val="00330FDE"/>
    <w:rsid w:val="003314FF"/>
    <w:rsid w:val="00334FC4"/>
    <w:rsid w:val="003355C9"/>
    <w:rsid w:val="003364F3"/>
    <w:rsid w:val="003416DB"/>
    <w:rsid w:val="0034222C"/>
    <w:rsid w:val="00346FD6"/>
    <w:rsid w:val="003529F9"/>
    <w:rsid w:val="00362168"/>
    <w:rsid w:val="00365A13"/>
    <w:rsid w:val="00372DA9"/>
    <w:rsid w:val="00374BAF"/>
    <w:rsid w:val="00376C95"/>
    <w:rsid w:val="00392339"/>
    <w:rsid w:val="003941CA"/>
    <w:rsid w:val="003A0DA0"/>
    <w:rsid w:val="003A1E51"/>
    <w:rsid w:val="003B09FA"/>
    <w:rsid w:val="003B25EA"/>
    <w:rsid w:val="003D21F3"/>
    <w:rsid w:val="003E1F0C"/>
    <w:rsid w:val="003E3CB7"/>
    <w:rsid w:val="003E5D98"/>
    <w:rsid w:val="003F2C74"/>
    <w:rsid w:val="004016CD"/>
    <w:rsid w:val="00410EF3"/>
    <w:rsid w:val="00423E83"/>
    <w:rsid w:val="004340AE"/>
    <w:rsid w:val="00437A1B"/>
    <w:rsid w:val="0044020F"/>
    <w:rsid w:val="00454666"/>
    <w:rsid w:val="004651C2"/>
    <w:rsid w:val="00477D9B"/>
    <w:rsid w:val="00487557"/>
    <w:rsid w:val="0049219F"/>
    <w:rsid w:val="00493E11"/>
    <w:rsid w:val="004A0A51"/>
    <w:rsid w:val="004A1422"/>
    <w:rsid w:val="004A4B0D"/>
    <w:rsid w:val="004B28A7"/>
    <w:rsid w:val="004B39A7"/>
    <w:rsid w:val="004C0F8A"/>
    <w:rsid w:val="004C2DF2"/>
    <w:rsid w:val="004C6F61"/>
    <w:rsid w:val="004D171F"/>
    <w:rsid w:val="004D56D8"/>
    <w:rsid w:val="004E1CF8"/>
    <w:rsid w:val="004E3422"/>
    <w:rsid w:val="004E6E00"/>
    <w:rsid w:val="004F00BE"/>
    <w:rsid w:val="004F7053"/>
    <w:rsid w:val="0050021A"/>
    <w:rsid w:val="00502F21"/>
    <w:rsid w:val="005046DC"/>
    <w:rsid w:val="00510B89"/>
    <w:rsid w:val="00513374"/>
    <w:rsid w:val="005179C9"/>
    <w:rsid w:val="00531FF4"/>
    <w:rsid w:val="00533A65"/>
    <w:rsid w:val="0055051D"/>
    <w:rsid w:val="0055101F"/>
    <w:rsid w:val="0056090E"/>
    <w:rsid w:val="00566524"/>
    <w:rsid w:val="00567193"/>
    <w:rsid w:val="00572ABC"/>
    <w:rsid w:val="00576BA4"/>
    <w:rsid w:val="0058060E"/>
    <w:rsid w:val="005858D3"/>
    <w:rsid w:val="00590B68"/>
    <w:rsid w:val="00597853"/>
    <w:rsid w:val="005A4056"/>
    <w:rsid w:val="005A7049"/>
    <w:rsid w:val="005A7FA6"/>
    <w:rsid w:val="005B01D7"/>
    <w:rsid w:val="005B1812"/>
    <w:rsid w:val="005C13D4"/>
    <w:rsid w:val="005C15C2"/>
    <w:rsid w:val="005C3389"/>
    <w:rsid w:val="005C4E90"/>
    <w:rsid w:val="005C671F"/>
    <w:rsid w:val="005C72FC"/>
    <w:rsid w:val="005C7F20"/>
    <w:rsid w:val="005E1DB2"/>
    <w:rsid w:val="005F0445"/>
    <w:rsid w:val="005F0912"/>
    <w:rsid w:val="005F1BC2"/>
    <w:rsid w:val="005F2CD8"/>
    <w:rsid w:val="005F6C82"/>
    <w:rsid w:val="00602C7B"/>
    <w:rsid w:val="006063E3"/>
    <w:rsid w:val="006204BE"/>
    <w:rsid w:val="00626F46"/>
    <w:rsid w:val="0063721F"/>
    <w:rsid w:val="0064053B"/>
    <w:rsid w:val="006445BE"/>
    <w:rsid w:val="00646DD9"/>
    <w:rsid w:val="00650DFF"/>
    <w:rsid w:val="006547C0"/>
    <w:rsid w:val="006551FA"/>
    <w:rsid w:val="00656507"/>
    <w:rsid w:val="0065712A"/>
    <w:rsid w:val="006609C0"/>
    <w:rsid w:val="00661C9A"/>
    <w:rsid w:val="00661D59"/>
    <w:rsid w:val="00662371"/>
    <w:rsid w:val="00667AED"/>
    <w:rsid w:val="00673E45"/>
    <w:rsid w:val="00675498"/>
    <w:rsid w:val="0067725B"/>
    <w:rsid w:val="006861C8"/>
    <w:rsid w:val="0068754B"/>
    <w:rsid w:val="00691E87"/>
    <w:rsid w:val="006B3E38"/>
    <w:rsid w:val="006B6747"/>
    <w:rsid w:val="006B6BE1"/>
    <w:rsid w:val="006B7ECA"/>
    <w:rsid w:val="006C25AD"/>
    <w:rsid w:val="006C3C5B"/>
    <w:rsid w:val="006C4144"/>
    <w:rsid w:val="006C4845"/>
    <w:rsid w:val="006E2F09"/>
    <w:rsid w:val="006E329C"/>
    <w:rsid w:val="006E3B83"/>
    <w:rsid w:val="006F3A6C"/>
    <w:rsid w:val="006F3B1B"/>
    <w:rsid w:val="00701792"/>
    <w:rsid w:val="00704069"/>
    <w:rsid w:val="00705C5C"/>
    <w:rsid w:val="007167C3"/>
    <w:rsid w:val="007172CC"/>
    <w:rsid w:val="00730689"/>
    <w:rsid w:val="0073210F"/>
    <w:rsid w:val="00737A43"/>
    <w:rsid w:val="00746C46"/>
    <w:rsid w:val="00746F00"/>
    <w:rsid w:val="00754A89"/>
    <w:rsid w:val="00756169"/>
    <w:rsid w:val="0077075B"/>
    <w:rsid w:val="00773311"/>
    <w:rsid w:val="00777C08"/>
    <w:rsid w:val="007804FE"/>
    <w:rsid w:val="00782933"/>
    <w:rsid w:val="00783951"/>
    <w:rsid w:val="00785E3C"/>
    <w:rsid w:val="00793A47"/>
    <w:rsid w:val="007B12FB"/>
    <w:rsid w:val="007B42F1"/>
    <w:rsid w:val="007B7B6A"/>
    <w:rsid w:val="007C227C"/>
    <w:rsid w:val="007C3E42"/>
    <w:rsid w:val="007C48C4"/>
    <w:rsid w:val="007C75B5"/>
    <w:rsid w:val="007D583B"/>
    <w:rsid w:val="007E3CD0"/>
    <w:rsid w:val="007E510E"/>
    <w:rsid w:val="007E5450"/>
    <w:rsid w:val="007F1EB3"/>
    <w:rsid w:val="007F4AD9"/>
    <w:rsid w:val="007F585B"/>
    <w:rsid w:val="00800A7C"/>
    <w:rsid w:val="00806DDE"/>
    <w:rsid w:val="008105AB"/>
    <w:rsid w:val="00816656"/>
    <w:rsid w:val="00827A82"/>
    <w:rsid w:val="008307D8"/>
    <w:rsid w:val="00831DAB"/>
    <w:rsid w:val="0083432F"/>
    <w:rsid w:val="00834E01"/>
    <w:rsid w:val="00836B2D"/>
    <w:rsid w:val="00840A11"/>
    <w:rsid w:val="00847732"/>
    <w:rsid w:val="00850709"/>
    <w:rsid w:val="008551B6"/>
    <w:rsid w:val="008778C4"/>
    <w:rsid w:val="00883367"/>
    <w:rsid w:val="008929BE"/>
    <w:rsid w:val="008A6A22"/>
    <w:rsid w:val="008A6B0F"/>
    <w:rsid w:val="008B458E"/>
    <w:rsid w:val="008B4B28"/>
    <w:rsid w:val="008B7097"/>
    <w:rsid w:val="008B79BC"/>
    <w:rsid w:val="008C0A6D"/>
    <w:rsid w:val="008C1B1B"/>
    <w:rsid w:val="008C4A12"/>
    <w:rsid w:val="008C50FB"/>
    <w:rsid w:val="008C524C"/>
    <w:rsid w:val="008C7946"/>
    <w:rsid w:val="008D1494"/>
    <w:rsid w:val="008E39BA"/>
    <w:rsid w:val="008E69A2"/>
    <w:rsid w:val="008E6A96"/>
    <w:rsid w:val="008E78F1"/>
    <w:rsid w:val="008E7BAC"/>
    <w:rsid w:val="008F07D3"/>
    <w:rsid w:val="008F2BE6"/>
    <w:rsid w:val="008F66E6"/>
    <w:rsid w:val="00904969"/>
    <w:rsid w:val="0090717B"/>
    <w:rsid w:val="00916321"/>
    <w:rsid w:val="009167C6"/>
    <w:rsid w:val="00925500"/>
    <w:rsid w:val="009270C3"/>
    <w:rsid w:val="0093088A"/>
    <w:rsid w:val="00930B6D"/>
    <w:rsid w:val="00936613"/>
    <w:rsid w:val="009370F8"/>
    <w:rsid w:val="0093760F"/>
    <w:rsid w:val="0094254F"/>
    <w:rsid w:val="00946585"/>
    <w:rsid w:val="00952247"/>
    <w:rsid w:val="0095367C"/>
    <w:rsid w:val="00953775"/>
    <w:rsid w:val="00953B31"/>
    <w:rsid w:val="00956CC0"/>
    <w:rsid w:val="009627DD"/>
    <w:rsid w:val="00964D8E"/>
    <w:rsid w:val="00981235"/>
    <w:rsid w:val="00983F7D"/>
    <w:rsid w:val="0098699A"/>
    <w:rsid w:val="00987734"/>
    <w:rsid w:val="00994069"/>
    <w:rsid w:val="009A01B5"/>
    <w:rsid w:val="009A2B2C"/>
    <w:rsid w:val="009B2221"/>
    <w:rsid w:val="009B2D4D"/>
    <w:rsid w:val="009B48B3"/>
    <w:rsid w:val="009C0F7B"/>
    <w:rsid w:val="009C120D"/>
    <w:rsid w:val="009D2CDF"/>
    <w:rsid w:val="009E414E"/>
    <w:rsid w:val="009F283F"/>
    <w:rsid w:val="009F316A"/>
    <w:rsid w:val="009F7EED"/>
    <w:rsid w:val="00A04132"/>
    <w:rsid w:val="00A06627"/>
    <w:rsid w:val="00A23DEF"/>
    <w:rsid w:val="00A258B5"/>
    <w:rsid w:val="00A30F09"/>
    <w:rsid w:val="00A323C8"/>
    <w:rsid w:val="00A3640A"/>
    <w:rsid w:val="00A401BE"/>
    <w:rsid w:val="00A41226"/>
    <w:rsid w:val="00A44390"/>
    <w:rsid w:val="00A45F09"/>
    <w:rsid w:val="00A47370"/>
    <w:rsid w:val="00A5156A"/>
    <w:rsid w:val="00A60BFA"/>
    <w:rsid w:val="00A80F87"/>
    <w:rsid w:val="00A868F3"/>
    <w:rsid w:val="00A917CB"/>
    <w:rsid w:val="00A93C45"/>
    <w:rsid w:val="00A93F56"/>
    <w:rsid w:val="00A9616D"/>
    <w:rsid w:val="00A96F49"/>
    <w:rsid w:val="00AB073F"/>
    <w:rsid w:val="00AC0972"/>
    <w:rsid w:val="00AD0466"/>
    <w:rsid w:val="00AD2A92"/>
    <w:rsid w:val="00AD6AA1"/>
    <w:rsid w:val="00AE011A"/>
    <w:rsid w:val="00AE0178"/>
    <w:rsid w:val="00AE0F44"/>
    <w:rsid w:val="00AE5448"/>
    <w:rsid w:val="00AF29F1"/>
    <w:rsid w:val="00B03B58"/>
    <w:rsid w:val="00B1074D"/>
    <w:rsid w:val="00B12739"/>
    <w:rsid w:val="00B20463"/>
    <w:rsid w:val="00B2334B"/>
    <w:rsid w:val="00B25A21"/>
    <w:rsid w:val="00B26D62"/>
    <w:rsid w:val="00B40632"/>
    <w:rsid w:val="00B432CF"/>
    <w:rsid w:val="00B43DBF"/>
    <w:rsid w:val="00B473EF"/>
    <w:rsid w:val="00B5626B"/>
    <w:rsid w:val="00B56E90"/>
    <w:rsid w:val="00B645AE"/>
    <w:rsid w:val="00B66B48"/>
    <w:rsid w:val="00B70154"/>
    <w:rsid w:val="00B75E7E"/>
    <w:rsid w:val="00B801BF"/>
    <w:rsid w:val="00B82F22"/>
    <w:rsid w:val="00B83177"/>
    <w:rsid w:val="00B86D73"/>
    <w:rsid w:val="00B87D41"/>
    <w:rsid w:val="00BA5748"/>
    <w:rsid w:val="00BD2D97"/>
    <w:rsid w:val="00BD591B"/>
    <w:rsid w:val="00BD7DEC"/>
    <w:rsid w:val="00BE0398"/>
    <w:rsid w:val="00BE326F"/>
    <w:rsid w:val="00BE3A27"/>
    <w:rsid w:val="00BE67D1"/>
    <w:rsid w:val="00BF0FD8"/>
    <w:rsid w:val="00BF14D8"/>
    <w:rsid w:val="00BF3541"/>
    <w:rsid w:val="00BF35C3"/>
    <w:rsid w:val="00BF3D18"/>
    <w:rsid w:val="00BF6B6A"/>
    <w:rsid w:val="00BF7F21"/>
    <w:rsid w:val="00C02F7A"/>
    <w:rsid w:val="00C0335F"/>
    <w:rsid w:val="00C07062"/>
    <w:rsid w:val="00C071CA"/>
    <w:rsid w:val="00C139C6"/>
    <w:rsid w:val="00C16690"/>
    <w:rsid w:val="00C257CB"/>
    <w:rsid w:val="00C43EDE"/>
    <w:rsid w:val="00C44CA6"/>
    <w:rsid w:val="00C4578D"/>
    <w:rsid w:val="00C47DDC"/>
    <w:rsid w:val="00C552EB"/>
    <w:rsid w:val="00C55DB0"/>
    <w:rsid w:val="00C60E6B"/>
    <w:rsid w:val="00C61499"/>
    <w:rsid w:val="00C622BA"/>
    <w:rsid w:val="00C665A7"/>
    <w:rsid w:val="00C7145D"/>
    <w:rsid w:val="00C733D3"/>
    <w:rsid w:val="00C735B4"/>
    <w:rsid w:val="00C81523"/>
    <w:rsid w:val="00C86725"/>
    <w:rsid w:val="00C86965"/>
    <w:rsid w:val="00CA2239"/>
    <w:rsid w:val="00CB21B8"/>
    <w:rsid w:val="00CB4E3C"/>
    <w:rsid w:val="00CC1D4A"/>
    <w:rsid w:val="00CE15F8"/>
    <w:rsid w:val="00CE1C07"/>
    <w:rsid w:val="00CE36BB"/>
    <w:rsid w:val="00CE7873"/>
    <w:rsid w:val="00CF0FE4"/>
    <w:rsid w:val="00CF4D53"/>
    <w:rsid w:val="00CF6DC7"/>
    <w:rsid w:val="00D04780"/>
    <w:rsid w:val="00D05015"/>
    <w:rsid w:val="00D10972"/>
    <w:rsid w:val="00D1285D"/>
    <w:rsid w:val="00D1606E"/>
    <w:rsid w:val="00D25736"/>
    <w:rsid w:val="00D25FCC"/>
    <w:rsid w:val="00D27C20"/>
    <w:rsid w:val="00D3385F"/>
    <w:rsid w:val="00D33A26"/>
    <w:rsid w:val="00D35060"/>
    <w:rsid w:val="00D36302"/>
    <w:rsid w:val="00D44666"/>
    <w:rsid w:val="00D4794E"/>
    <w:rsid w:val="00D530BB"/>
    <w:rsid w:val="00D55861"/>
    <w:rsid w:val="00D74B1C"/>
    <w:rsid w:val="00D76DA3"/>
    <w:rsid w:val="00D8606B"/>
    <w:rsid w:val="00D86683"/>
    <w:rsid w:val="00D90535"/>
    <w:rsid w:val="00D926A6"/>
    <w:rsid w:val="00DA35E3"/>
    <w:rsid w:val="00DB1612"/>
    <w:rsid w:val="00DB3701"/>
    <w:rsid w:val="00DB3E4B"/>
    <w:rsid w:val="00DB3E62"/>
    <w:rsid w:val="00DB5521"/>
    <w:rsid w:val="00DB79F6"/>
    <w:rsid w:val="00DD2A40"/>
    <w:rsid w:val="00DD2C8C"/>
    <w:rsid w:val="00DD42E6"/>
    <w:rsid w:val="00DD6FE1"/>
    <w:rsid w:val="00DE057C"/>
    <w:rsid w:val="00DE1F1E"/>
    <w:rsid w:val="00DE45A0"/>
    <w:rsid w:val="00DF103F"/>
    <w:rsid w:val="00DF1119"/>
    <w:rsid w:val="00DF460E"/>
    <w:rsid w:val="00E01650"/>
    <w:rsid w:val="00E03C2D"/>
    <w:rsid w:val="00E06722"/>
    <w:rsid w:val="00E068D3"/>
    <w:rsid w:val="00E12C1D"/>
    <w:rsid w:val="00E139E7"/>
    <w:rsid w:val="00E1708C"/>
    <w:rsid w:val="00E207FB"/>
    <w:rsid w:val="00E21D20"/>
    <w:rsid w:val="00E2228B"/>
    <w:rsid w:val="00E2265E"/>
    <w:rsid w:val="00E26DE9"/>
    <w:rsid w:val="00E4101A"/>
    <w:rsid w:val="00E44A20"/>
    <w:rsid w:val="00E63A14"/>
    <w:rsid w:val="00E6428A"/>
    <w:rsid w:val="00E67C25"/>
    <w:rsid w:val="00E72AC9"/>
    <w:rsid w:val="00E74038"/>
    <w:rsid w:val="00E76A03"/>
    <w:rsid w:val="00E85D7E"/>
    <w:rsid w:val="00E87BB8"/>
    <w:rsid w:val="00E93023"/>
    <w:rsid w:val="00EA2C1C"/>
    <w:rsid w:val="00EA2F52"/>
    <w:rsid w:val="00EA4C11"/>
    <w:rsid w:val="00EB0675"/>
    <w:rsid w:val="00EB226F"/>
    <w:rsid w:val="00EB47B9"/>
    <w:rsid w:val="00EB593A"/>
    <w:rsid w:val="00EC4934"/>
    <w:rsid w:val="00ED243E"/>
    <w:rsid w:val="00ED37CB"/>
    <w:rsid w:val="00ED593E"/>
    <w:rsid w:val="00ED73AA"/>
    <w:rsid w:val="00EE2EB0"/>
    <w:rsid w:val="00EE5A6E"/>
    <w:rsid w:val="00EE5B50"/>
    <w:rsid w:val="00EE65F1"/>
    <w:rsid w:val="00EE7D33"/>
    <w:rsid w:val="00EF4B58"/>
    <w:rsid w:val="00F11724"/>
    <w:rsid w:val="00F21408"/>
    <w:rsid w:val="00F34E7D"/>
    <w:rsid w:val="00F35633"/>
    <w:rsid w:val="00F37949"/>
    <w:rsid w:val="00F565AF"/>
    <w:rsid w:val="00F56BB7"/>
    <w:rsid w:val="00F600EF"/>
    <w:rsid w:val="00F61B5E"/>
    <w:rsid w:val="00F63266"/>
    <w:rsid w:val="00F63331"/>
    <w:rsid w:val="00F67225"/>
    <w:rsid w:val="00F71FA7"/>
    <w:rsid w:val="00F8019A"/>
    <w:rsid w:val="00F803D3"/>
    <w:rsid w:val="00F8257D"/>
    <w:rsid w:val="00F8312C"/>
    <w:rsid w:val="00F90B5E"/>
    <w:rsid w:val="00F951F5"/>
    <w:rsid w:val="00FA3CF2"/>
    <w:rsid w:val="00FA4A65"/>
    <w:rsid w:val="00FA5925"/>
    <w:rsid w:val="00FA5F94"/>
    <w:rsid w:val="00FB4342"/>
    <w:rsid w:val="00FB5BC8"/>
    <w:rsid w:val="00FB60DB"/>
    <w:rsid w:val="00FC22E0"/>
    <w:rsid w:val="00FC235E"/>
    <w:rsid w:val="00FC4C43"/>
    <w:rsid w:val="00FC614F"/>
    <w:rsid w:val="00FD2E85"/>
    <w:rsid w:val="00FD386B"/>
    <w:rsid w:val="00FE39CC"/>
    <w:rsid w:val="00FE6D30"/>
    <w:rsid w:val="00FF07EA"/>
    <w:rsid w:val="00FF093C"/>
    <w:rsid w:val="00FF1975"/>
    <w:rsid w:val="00FF448B"/>
    <w:rsid w:val="00FF4A8B"/>
    <w:rsid w:val="00FF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3"/>
    <o:shapelayout v:ext="edit">
      <o:idmap v:ext="edit" data="1"/>
    </o:shapelayout>
  </w:shapeDefaults>
  <w:decimalSymbol w:val="."/>
  <w:listSeparator w:val=","/>
  <w14:docId w14:val="2E27E85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28B"/>
    <w:rPr>
      <w:rFonts w:ascii="Verdana" w:hAnsi="Verdana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D593E"/>
    <w:pPr>
      <w:tabs>
        <w:tab w:val="center" w:pos="4153"/>
        <w:tab w:val="right" w:pos="8306"/>
      </w:tabs>
    </w:pPr>
  </w:style>
  <w:style w:type="paragraph" w:styleId="Footer">
    <w:name w:val="footer"/>
    <w:aliases w:val="f"/>
    <w:basedOn w:val="Normal"/>
    <w:rsid w:val="00ED593E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rsid w:val="00286A4F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Cs w:val="20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semiHidden/>
    <w:rPr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Cs w:val="20"/>
    </w:rPr>
  </w:style>
  <w:style w:type="paragraph" w:styleId="FootnoteText">
    <w:name w:val="footnote text"/>
    <w:basedOn w:val="Normal"/>
    <w:semiHidden/>
    <w:rPr>
      <w:szCs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Cs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cs="Arial"/>
      <w:b/>
      <w:bCs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styleId="ListBullet2">
    <w:name w:val="List Bullet 2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numPr>
        <w:numId w:val="4"/>
      </w:numPr>
    </w:pPr>
  </w:style>
  <w:style w:type="paragraph" w:styleId="ListBullet5">
    <w:name w:val="List Bullet 5"/>
    <w:basedOn w:val="Normal"/>
    <w:autoRedefine/>
    <w:pPr>
      <w:numPr>
        <w:numId w:val="5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numPr>
        <w:numId w:val="6"/>
      </w:numPr>
    </w:pPr>
  </w:style>
  <w:style w:type="paragraph" w:styleId="ListNumber2">
    <w:name w:val="List Number 2"/>
    <w:basedOn w:val="Normal"/>
    <w:pPr>
      <w:numPr>
        <w:numId w:val="7"/>
      </w:numPr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uiPriority w:val="99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paragraph" w:customStyle="1" w:styleId="Times">
    <w:name w:val="Times"/>
    <w:basedOn w:val="Normal"/>
    <w:pPr>
      <w:jc w:val="both"/>
    </w:pPr>
    <w:rPr>
      <w:rFonts w:ascii="Times" w:hAnsi="Times"/>
      <w:szCs w:val="20"/>
    </w:rPr>
  </w:style>
  <w:style w:type="character" w:styleId="PageNumber">
    <w:name w:val="page number"/>
    <w:basedOn w:val="DefaultParagraphFont"/>
  </w:style>
  <w:style w:type="paragraph" w:customStyle="1" w:styleId="1stIndent">
    <w:name w:val="1st Indent"/>
    <w:basedOn w:val="Normal"/>
    <w:rsid w:val="00B2334B"/>
    <w:pPr>
      <w:ind w:left="720" w:right="-360" w:hanging="720"/>
    </w:pPr>
  </w:style>
  <w:style w:type="paragraph" w:customStyle="1" w:styleId="2ndIndent">
    <w:name w:val="2nd Indent"/>
    <w:basedOn w:val="1stIndent"/>
    <w:rsid w:val="00B2334B"/>
    <w:pPr>
      <w:ind w:left="1440"/>
    </w:pPr>
  </w:style>
  <w:style w:type="paragraph" w:customStyle="1" w:styleId="3ndIndent">
    <w:name w:val="3nd Indent"/>
    <w:basedOn w:val="Normal"/>
    <w:rsid w:val="00B2334B"/>
    <w:pPr>
      <w:ind w:left="2160" w:right="-360" w:hanging="720"/>
    </w:pPr>
  </w:style>
  <w:style w:type="table" w:styleId="TableGrid">
    <w:name w:val="Table Grid"/>
    <w:basedOn w:val="TableNormal"/>
    <w:uiPriority w:val="59"/>
    <w:rsid w:val="007E5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602C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2C7B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90B5E"/>
    <w:pPr>
      <w:ind w:left="720"/>
    </w:pPr>
    <w:rPr>
      <w:rFonts w:ascii="Arial" w:hAnsi="Arial"/>
      <w:sz w:val="22"/>
    </w:rPr>
  </w:style>
  <w:style w:type="paragraph" w:customStyle="1" w:styleId="s11">
    <w:name w:val="s11"/>
    <w:basedOn w:val="Normal"/>
    <w:rsid w:val="00034959"/>
    <w:pPr>
      <w:spacing w:before="100" w:beforeAutospacing="1" w:after="100" w:afterAutospacing="1"/>
    </w:pPr>
    <w:rPr>
      <w:rFonts w:ascii="Times New Roman" w:eastAsiaTheme="minorHAnsi" w:hAnsi="Times New Roman"/>
      <w:sz w:val="24"/>
      <w:lang w:eastAsia="en-GB"/>
    </w:rPr>
  </w:style>
  <w:style w:type="character" w:customStyle="1" w:styleId="s5">
    <w:name w:val="s5"/>
    <w:basedOn w:val="DefaultParagraphFont"/>
    <w:rsid w:val="00034959"/>
  </w:style>
  <w:style w:type="character" w:styleId="Hyperlink">
    <w:name w:val="Hyperlink"/>
    <w:basedOn w:val="DefaultParagraphFont"/>
    <w:rsid w:val="004E1CF8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04782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4782B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4782B"/>
    <w:rPr>
      <w:rFonts w:ascii="Verdana" w:hAnsi="Verdana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4782B"/>
    <w:rPr>
      <w:rFonts w:ascii="Verdana" w:hAnsi="Verdan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ipfa.org/policy-and-guidance/consultations/code-of-practice-on-local-authority-accounting-in-the-united-kingdom-consultation-on-ifrs-16-leases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ipfa.org/policy-and-guidance/technical-panels-and-boards/cipfa-lasaac-local-authority-code-board/local-authority-leasing-briefings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eJ\Application%20Data\Microsoft\Templates\CIPFA%20REPORT%20Boards%20Committees%20Meetings%20090528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C6511-14DE-47F2-B5C0-B5E44E3D8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CIPFA REPORT Boards Committees Meetings 090528</Template>
  <TotalTime>105</TotalTime>
  <Pages>2</Pages>
  <Words>448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Our Ref ME44/5/041</vt:lpstr>
    </vt:vector>
  </TitlesOfParts>
  <Company>CIPFA</Company>
  <LinksUpToDate>false</LinksUpToDate>
  <CharactersWithSpaces>3582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Our Ref ME44/5/041</dc:title>
  <dc:subject/>
  <dc:creator>JaneJ</dc:creator>
  <cp:keywords/>
  <cp:lastModifiedBy>Davies, Gareth</cp:lastModifiedBy>
  <cp:revision>25</cp:revision>
  <cp:lastPrinted>2018-08-16T17:00:00Z</cp:lastPrinted>
  <dcterms:created xsi:type="dcterms:W3CDTF">2018-07-30T10:24:00Z</dcterms:created>
  <dcterms:modified xsi:type="dcterms:W3CDTF">2018-08-16T17:14:00Z</dcterms:modified>
</cp:coreProperties>
</file>